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774B" w:rsidRPr="00976F5A" w:rsidRDefault="00E8774B" w:rsidP="000D3A3F">
      <w:pPr>
        <w:rPr>
          <w:rFonts w:ascii="Palatino Linotype" w:hAnsi="Palatino Linotype"/>
          <w:b/>
          <w:bCs/>
          <w:sz w:val="28"/>
          <w:szCs w:val="28"/>
          <w:lang w:val="en-US" w:eastAsia="ru-RU"/>
        </w:rPr>
      </w:pPr>
      <w:r w:rsidRPr="00976F5A">
        <w:rPr>
          <w:rFonts w:ascii="Palatino Linotype" w:hAnsi="Palatino Linotype"/>
          <w:b/>
          <w:bCs/>
          <w:sz w:val="28"/>
          <w:szCs w:val="28"/>
          <w:lang w:val="en-US"/>
        </w:rPr>
        <w:t>@1.</w:t>
      </w:r>
      <w:r w:rsidRPr="00976F5A">
        <w:rPr>
          <w:rFonts w:ascii="Palatino Linotype" w:hAnsi="Palatino Linotype"/>
          <w:b/>
          <w:bCs/>
          <w:sz w:val="28"/>
          <w:szCs w:val="28"/>
          <w:lang w:val="en-US" w:eastAsia="ru-RU"/>
        </w:rPr>
        <w:t>Define the meaning of the word economy from the following options:;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eastAsia="ru-RU"/>
        </w:rPr>
        <w:t>$A) economy is derived from the Greek word "oikonomika" and means the art of household management, that is, it represents economic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eastAsia="ru-RU"/>
        </w:rPr>
        <w:t>$B) the Latin word "economy" means economic activity;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eastAsia="ru-RU"/>
        </w:rPr>
        <w:t>$C) is an English word and represents ecological, religious and economic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eastAsia="ru-RU"/>
        </w:rPr>
        <w:t>$D) economy is a set of economic sectors;</w:t>
      </w:r>
    </w:p>
    <w:p w:rsidR="00E8774B" w:rsidRPr="00976F5A" w:rsidRDefault="00E8774B" w:rsidP="000D3A3F">
      <w:pPr>
        <w:rPr>
          <w:rFonts w:ascii="Palatino Linotype" w:hAnsi="Palatino Linotype"/>
          <w:sz w:val="28"/>
          <w:szCs w:val="28"/>
          <w:lang w:val="en-US" w:eastAsia="ru-RU"/>
        </w:rPr>
      </w:pPr>
      <w:r w:rsidRPr="00976F5A">
        <w:rPr>
          <w:rFonts w:ascii="Palatino Linotype" w:hAnsi="Palatino Linotype"/>
          <w:sz w:val="28"/>
          <w:szCs w:val="28"/>
          <w:lang w:val="en-US" w:eastAsia="ru-RU"/>
        </w:rPr>
        <w:t>$E) all the above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@2.What does represent different economic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enterprise, market, exchange;</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price, competition, offers, demand;</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securities, money, price;</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enterprise economy, national economy, micro-economy, macro-economy, backward economy, closed or open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@3.Which of the following scientists used the concept of national economy for the first time:;</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Karl Marx;</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Vasily Leontiev;</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Dmitry Leontev;</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David Ricardo;</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@4. How did Vasily Leontiev use the concept of national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NI is historically created system of reproduction of society, or what is called a set of interconnected sectors and forms of production, which covers all forms of social work;</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called economic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used the national economy as a self-regulating system consisting of various interrelated activities;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represents the relationship between the producer and the consumer;</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@5. The national economic system is:;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production, distribution, exchange and consumption;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price, competition, demand, offers;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market, price, exchange;</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valuable papers (check, promissory note, bon;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@6.National economy is a complex concept, explain its meaning:;</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national economy representing the national market system;</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national economy is a style or mechanism of economy in the country, which refers to the activity of economic subjects, which acts as an organized system;</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national economy as a set of regional economies of the country;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national economy as a member of the world economy and international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@7. What forms the basis of the national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price, market;</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enterprise, competition, demand;</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enterprises, firms, organizations, households and other economic entities;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exchanges, educational institutions, markets;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@8.What are the branches of the national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production and non-production sectors;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education, culture, construction;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communication, transportation, education;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health, production sector;</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@9. The field of production is:;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refers to the production of food materials;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represents only material production;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is a set of sectors producing public products;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refers to the production of both nutritional and non-nutritive materials;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@10.The non-production sector is:;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is a field aimed at the production of material goods;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is an industry that does not produce products, but participates in its distribution;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called economic relations;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are sectors that produce consumer products and non-consumer products;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the above answers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@11. Determine the composition of the national economy from the following options:;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production composition;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social structure;</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sectoral composition;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regional composition;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0D3A3F">
      <w:pPr>
        <w:rPr>
          <w:rFonts w:ascii="Palatino Linotype" w:hAnsi="Palatino Linotype"/>
          <w:b/>
          <w:bCs/>
          <w:sz w:val="28"/>
          <w:szCs w:val="28"/>
          <w:lang w:val="en-US"/>
        </w:rPr>
      </w:pPr>
      <w:r w:rsidRPr="00976F5A">
        <w:rPr>
          <w:rFonts w:ascii="Palatino Linotype" w:hAnsi="Palatino Linotype"/>
          <w:b/>
          <w:bCs/>
          <w:sz w:val="28"/>
          <w:szCs w:val="28"/>
          <w:lang w:val="en-US"/>
        </w:rPr>
        <w:t>@12. Define the main goals of the national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$A) to ensure a higher rate of growth of the national production in order to develop the sectors of the national economy;</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$B) ensuring a stable level of prices;</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$C) ensuring more exports in order to increase net exports (Net exports = C- B, where C is export, B is import);</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$D) ensuring the level of employment of the population;</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lang w:val="en-US"/>
        </w:rPr>
        <w:t>$E) all the above answers are correct;</w:t>
      </w:r>
    </w:p>
    <w:p w:rsidR="00E8774B" w:rsidRPr="00976F5A" w:rsidRDefault="00E8774B" w:rsidP="00712235">
      <w:pPr>
        <w:rPr>
          <w:rFonts w:ascii="Palatino Linotype" w:hAnsi="Palatino Linotype"/>
          <w:b/>
          <w:bCs/>
          <w:sz w:val="28"/>
          <w:szCs w:val="28"/>
          <w:lang w:val="en-US"/>
        </w:rPr>
      </w:pPr>
      <w:r w:rsidRPr="00976F5A">
        <w:rPr>
          <w:rFonts w:ascii="Palatino Linotype" w:hAnsi="Palatino Linotype"/>
          <w:b/>
          <w:bCs/>
          <w:sz w:val="28"/>
          <w:szCs w:val="28"/>
          <w:lang w:val="en-US"/>
        </w:rPr>
        <w:t>@13. What are the characteristics of the national economy:;</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$A) integrity;</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$B) hierarchical character;</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$C) character of integration;</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$D) integral and hierarchical character;</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$E) all the above characteristics are characteristics of the national economy;</w:t>
      </w:r>
    </w:p>
    <w:p w:rsidR="00E8774B" w:rsidRPr="00976F5A" w:rsidRDefault="00E8774B" w:rsidP="00712235">
      <w:pPr>
        <w:rPr>
          <w:rFonts w:ascii="Palatino Linotype" w:hAnsi="Palatino Linotype"/>
          <w:b/>
          <w:bCs/>
          <w:sz w:val="28"/>
          <w:szCs w:val="28"/>
          <w:lang w:val="en-US"/>
        </w:rPr>
      </w:pPr>
      <w:r w:rsidRPr="00976F5A">
        <w:rPr>
          <w:rFonts w:ascii="Palatino Linotype" w:hAnsi="Palatino Linotype"/>
          <w:b/>
          <w:bCs/>
          <w:sz w:val="28"/>
          <w:szCs w:val="28"/>
          <w:lang w:val="en-US"/>
        </w:rPr>
        <w:t>@14. Determine the proportions of the national economy:;</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$A) general economic ratio;</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$B) cross-sectional correlation;</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$C) intra-sectoral correlation;</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$D) interregional correlation, interstate correlation;</w:t>
      </w:r>
    </w:p>
    <w:p w:rsidR="00E8774B" w:rsidRPr="00976F5A" w:rsidRDefault="00E8774B" w:rsidP="00712235">
      <w:pPr>
        <w:rPr>
          <w:rFonts w:ascii="Palatino Linotype" w:hAnsi="Palatino Linotype"/>
          <w:sz w:val="28"/>
          <w:szCs w:val="28"/>
          <w:lang w:val="en-US"/>
        </w:rPr>
      </w:pPr>
      <w:r w:rsidRPr="00976F5A">
        <w:rPr>
          <w:rFonts w:ascii="Palatino Linotype" w:hAnsi="Palatino Linotype"/>
          <w:sz w:val="28"/>
          <w:szCs w:val="28"/>
          <w:lang w:val="en-US"/>
        </w:rPr>
        <w:t>$E) all the ratios given above are correct;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@15. The result of the activity of the national economy consists of goods and services produced in a certain period of time:;</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state budget;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national product;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national income;</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local budget;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taxes;</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@16. Choose the concept of gross national product (GNP) from the following options:;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are products produced only by foreign manufacturers;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GNP - this is the market value of goods and services produced by citizens of the country inside and outside the country within a year;</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GNP is a product produced by domestic citizens abroad;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GNP of the market value of goods and services at the prices of the current year;</w:t>
      </w:r>
    </w:p>
    <w:p w:rsidR="00E8774B" w:rsidRPr="00976F5A" w:rsidRDefault="00E8774B" w:rsidP="00E53A1D">
      <w:pPr>
        <w:rPr>
          <w:rStyle w:val="y2iqfc"/>
          <w:rFonts w:ascii="Palatino Linotype" w:hAnsi="Palatino Linotype"/>
          <w:color w:val="202124"/>
          <w:sz w:val="28"/>
          <w:szCs w:val="28"/>
          <w:lang w:val="en-US"/>
        </w:rPr>
      </w:pPr>
      <w:r w:rsidRPr="00976F5A">
        <w:rPr>
          <w:rFonts w:ascii="Palatino Linotype" w:hAnsi="Palatino Linotype"/>
          <w:sz w:val="28"/>
          <w:szCs w:val="28"/>
          <w:lang w:val="en-US"/>
        </w:rPr>
        <w:t>$E) the correct answer is not provided</w:t>
      </w:r>
      <w:r w:rsidRPr="00976F5A">
        <w:rPr>
          <w:rStyle w:val="y2iqfc"/>
          <w:rFonts w:ascii="Palatino Linotype" w:hAnsi="Palatino Linotype"/>
          <w:color w:val="202124"/>
          <w:sz w:val="28"/>
          <w:szCs w:val="28"/>
          <w:lang w:val="en-US"/>
        </w:rPr>
        <w: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@17. Depending on the price, GDP is divided into:;</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Nominal GDP, real GDP;</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real GDP;</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Local GDP;</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Possible and real GDP;</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all the above answers are correct;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@18. The nominal GDP is:;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goods and services produced within 5 years;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are goods and services produced during periodic unemployment;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the market value of goods and services at current year's prices;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is a product that is produced during full employment;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@19. The real GDP is:;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is the market value of goods and services at base year prices;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is a mandatory payment paid by citizens of the country;</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is a product that was produced in a certain period of time;</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market value of goods and services produced during frictional unemployment;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@20. Gross national product (GNP) is measured by which of the following methods:;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income method;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method of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method of incomes and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production method, income method, cost method;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production method and transfer method;</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@21. According to the cost method, GNP is calculated using one of the following formulas:;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GDP = C+ Ig+G +Nx;</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GDP = C + G + Nx;</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GDP = B + I + Nx + G;</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GDP= G +Jg+C+Nx;</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w:t>
      </w:r>
      <w:smartTag w:uri="urn:schemas-microsoft-com:office:smarttags" w:element="metricconverter">
        <w:smartTagPr>
          <w:attr w:name="ProductID" w:val="22. In"/>
        </w:smartTagPr>
        <w:r w:rsidRPr="00976F5A">
          <w:rPr>
            <w:rFonts w:ascii="Palatino Linotype" w:hAnsi="Palatino Linotype"/>
            <w:b/>
            <w:bCs/>
            <w:sz w:val="28"/>
            <w:szCs w:val="28"/>
            <w:lang w:val="en-US"/>
          </w:rPr>
          <w:t>22. In</w:t>
        </w:r>
      </w:smartTag>
      <w:r w:rsidRPr="00976F5A">
        <w:rPr>
          <w:rFonts w:ascii="Palatino Linotype" w:hAnsi="Palatino Linotype"/>
          <w:b/>
          <w:bCs/>
          <w:sz w:val="28"/>
          <w:szCs w:val="28"/>
          <w:lang w:val="en-US"/>
        </w:rPr>
        <w:t xml:space="preserve"> the cost method, which is measured by GDP, what does C represent:;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speed;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year;</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personal consumption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expenses for the purchase of a house;</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income, investment;</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@23. What does the letter G mean in the cost method:;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state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bank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market element;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personal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state revenues;</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@24. What does the letter Ig mean in the costing method:;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exports;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import;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general funding;</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valuable papers;</w:t>
      </w:r>
    </w:p>
    <w:p w:rsidR="00E8774B" w:rsidRPr="00976F5A" w:rsidRDefault="00E8774B" w:rsidP="00E53A1D">
      <w:pPr>
        <w:rPr>
          <w:rFonts w:ascii="Palatino Linotype" w:hAnsi="Palatino Linotype"/>
          <w:b/>
          <w:bCs/>
          <w:sz w:val="28"/>
          <w:szCs w:val="28"/>
          <w:lang w:val="en-US"/>
        </w:rPr>
      </w:pPr>
      <w:r w:rsidRPr="00976F5A">
        <w:rPr>
          <w:rFonts w:ascii="Palatino Linotype" w:hAnsi="Palatino Linotype"/>
          <w:b/>
          <w:bCs/>
          <w:sz w:val="28"/>
          <w:szCs w:val="28"/>
          <w:lang w:val="en-US"/>
        </w:rPr>
        <w:t>@25. What does Nx represent in the costing method formula:;</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state expenses;</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total income;</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export;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state budget;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net export;</w:t>
      </w:r>
    </w:p>
    <w:p w:rsidR="00E8774B" w:rsidRPr="00976F5A" w:rsidRDefault="00E8774B" w:rsidP="00E53A1D">
      <w:pPr>
        <w:rPr>
          <w:rFonts w:ascii="Palatino Linotype" w:hAnsi="Palatino Linotype"/>
          <w:sz w:val="28"/>
          <w:szCs w:val="28"/>
          <w:lang w:val="en-US"/>
        </w:rPr>
      </w:pPr>
      <w:r w:rsidRPr="00976F5A">
        <w:rPr>
          <w:rFonts w:ascii="Palatino Linotype" w:hAnsi="Palatino Linotype"/>
          <w:b/>
          <w:bCs/>
          <w:sz w:val="28"/>
          <w:szCs w:val="28"/>
          <w:lang w:val="en-US"/>
        </w:rPr>
        <w:t>@26. According to the income method, the GDP is calculated according to which formula</w:t>
      </w:r>
      <w:r w:rsidRPr="00976F5A">
        <w:rPr>
          <w:rFonts w:ascii="Palatino Linotype" w:hAnsi="Palatino Linotype"/>
          <w:sz w:val="28"/>
          <w:szCs w:val="28"/>
          <w:lang w:val="en-US"/>
        </w:rPr>
        <w:t>:;</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$A) GDP = C+ Ig+G +Nx;</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$B) GDP = income from labor + income from property + undistributed profit of companies + rent + loan interest + indirect taxes + consumption + dividend;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$C) GDP = rent + loan interest + depreciation + dividend;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$D) GDP = income from labor + rent + dividend;</w:t>
      </w:r>
    </w:p>
    <w:p w:rsidR="00E8774B" w:rsidRPr="00976F5A" w:rsidRDefault="00E8774B" w:rsidP="00E53A1D">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FD0BB4">
      <w:pPr>
        <w:rPr>
          <w:rFonts w:ascii="Palatino Linotype" w:hAnsi="Palatino Linotype"/>
          <w:b/>
          <w:bCs/>
          <w:sz w:val="28"/>
          <w:szCs w:val="28"/>
          <w:lang w:val="en-US"/>
        </w:rPr>
      </w:pPr>
      <w:r w:rsidRPr="00976F5A">
        <w:rPr>
          <w:rFonts w:ascii="Palatino Linotype" w:hAnsi="Palatino Linotype"/>
          <w:b/>
          <w:bCs/>
          <w:sz w:val="28"/>
          <w:szCs w:val="28"/>
          <w:lang w:val="en-US"/>
        </w:rPr>
        <w:t>@27. Determine the meaning and essence of rent from the following options:;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$A) this is the profit obtained from the use of property, especially from the use of land;</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$B) this is called an irrevocable debt;</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$C) is a mandatory payment that citizens of the country must pay;</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$D) is the profit obtained from securities;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$E) is a profit that cannot be obtained from the land;</w:t>
      </w:r>
    </w:p>
    <w:p w:rsidR="00E8774B" w:rsidRPr="00976F5A" w:rsidRDefault="00E8774B" w:rsidP="00FD0BB4">
      <w:pPr>
        <w:rPr>
          <w:rFonts w:ascii="Palatino Linotype" w:hAnsi="Palatino Linotype"/>
          <w:b/>
          <w:bCs/>
          <w:sz w:val="28"/>
          <w:szCs w:val="28"/>
          <w:lang w:val="en-US"/>
        </w:rPr>
      </w:pPr>
      <w:r w:rsidRPr="00976F5A">
        <w:rPr>
          <w:rFonts w:ascii="Palatino Linotype" w:hAnsi="Palatino Linotype"/>
          <w:b/>
          <w:bCs/>
          <w:sz w:val="28"/>
          <w:szCs w:val="28"/>
          <w:lang w:val="en-US"/>
        </w:rPr>
        <w:t>@28. Consumption is:;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$A) monetary amounts;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$B) expenses for the purchase of securities;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$C) are funds that are allocated from the total income of companies and institutions for the renewal of the fixed capital;</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$D) is the funds allocated from the total income of companies and institutions for renewal of working capital;</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FD0BB4">
      <w:pPr>
        <w:rPr>
          <w:rFonts w:ascii="Palatino Linotype" w:hAnsi="Palatino Linotype"/>
          <w:b/>
          <w:bCs/>
          <w:sz w:val="28"/>
          <w:szCs w:val="28"/>
          <w:lang w:val="en-US"/>
        </w:rPr>
      </w:pPr>
      <w:r w:rsidRPr="00976F5A">
        <w:rPr>
          <w:rFonts w:ascii="Palatino Linotype" w:hAnsi="Palatino Linotype"/>
          <w:b/>
          <w:bCs/>
          <w:sz w:val="28"/>
          <w:szCs w:val="28"/>
          <w:lang w:val="en-US"/>
        </w:rPr>
        <w:t>@29. Define the concept of gross domestic product (GDP) from the following options:;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$A) the set of industrial and agricultural products is called GDP;</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$B) this is the value of all goods and services produced only within the country;</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$C) the sum of incomes that owners of capital have in exchange for their capital;</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$D) total income remaining after the sale of products;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FD0BB4">
      <w:pPr>
        <w:rPr>
          <w:rFonts w:ascii="Palatino Linotype" w:hAnsi="Palatino Linotype"/>
          <w:b/>
          <w:bCs/>
          <w:sz w:val="28"/>
          <w:szCs w:val="28"/>
          <w:lang w:val="en-US"/>
        </w:rPr>
      </w:pPr>
      <w:r w:rsidRPr="00976F5A">
        <w:rPr>
          <w:rFonts w:ascii="Palatino Linotype" w:hAnsi="Palatino Linotype"/>
          <w:b/>
          <w:bCs/>
          <w:sz w:val="28"/>
          <w:szCs w:val="28"/>
          <w:lang w:val="en-US"/>
        </w:rPr>
        <w:t>@30. Identify the main difference between the GNP and GDP indicators:;</w:t>
      </w:r>
    </w:p>
    <w:p w:rsidR="00E8774B" w:rsidRPr="00976F5A" w:rsidRDefault="00E8774B" w:rsidP="00FD0BB4">
      <w:pPr>
        <w:spacing w:line="360" w:lineRule="auto"/>
        <w:rPr>
          <w:rFonts w:ascii="Palatino Linotype" w:hAnsi="Palatino Linotype"/>
          <w:sz w:val="28"/>
          <w:szCs w:val="28"/>
          <w:lang w:val="en-US"/>
        </w:rPr>
      </w:pPr>
      <w:r w:rsidRPr="00976F5A">
        <w:rPr>
          <w:rFonts w:ascii="Palatino Linotype" w:hAnsi="Palatino Linotype"/>
          <w:sz w:val="28"/>
          <w:szCs w:val="28"/>
          <w:lang w:val="en-US"/>
        </w:rPr>
        <w:t>$A) GNP reflects the result of the economic activity of the national capital that exists outside the country, but the result of the activity of foreign capital operating inside the country is not included in the GNP;</w:t>
      </w:r>
    </w:p>
    <w:p w:rsidR="00E8774B" w:rsidRPr="00976F5A" w:rsidRDefault="00E8774B" w:rsidP="00FD0BB4">
      <w:pPr>
        <w:spacing w:line="360" w:lineRule="auto"/>
        <w:rPr>
          <w:rFonts w:ascii="Palatino Linotype" w:hAnsi="Palatino Linotype"/>
          <w:sz w:val="28"/>
          <w:szCs w:val="28"/>
          <w:lang w:val="en-US"/>
        </w:rPr>
      </w:pPr>
      <w:r w:rsidRPr="00976F5A">
        <w:rPr>
          <w:rFonts w:ascii="Palatino Linotype" w:hAnsi="Palatino Linotype"/>
          <w:sz w:val="28"/>
          <w:szCs w:val="28"/>
          <w:lang w:val="en-US"/>
        </w:rPr>
        <w:t>$B) GDP does not reflect the results of the economic activity of national capital operating outside the country, on the contrary, GNP reflects the results of the activity of foreign capital within the country;</w:t>
      </w:r>
    </w:p>
    <w:p w:rsidR="00E8774B" w:rsidRPr="00976F5A" w:rsidRDefault="00E8774B" w:rsidP="00FD0BB4">
      <w:pPr>
        <w:spacing w:line="360" w:lineRule="auto"/>
        <w:rPr>
          <w:rFonts w:ascii="Palatino Linotype" w:hAnsi="Palatino Linotype"/>
          <w:sz w:val="28"/>
          <w:szCs w:val="28"/>
          <w:lang w:val="en-US"/>
        </w:rPr>
      </w:pPr>
      <w:r w:rsidRPr="00976F5A">
        <w:rPr>
          <w:rFonts w:ascii="Palatino Linotype" w:hAnsi="Palatino Linotype"/>
          <w:sz w:val="28"/>
          <w:szCs w:val="28"/>
          <w:lang w:val="en-US"/>
        </w:rPr>
        <w:t>$C) the answer to A and B is correct;</w:t>
      </w:r>
    </w:p>
    <w:p w:rsidR="00E8774B" w:rsidRPr="00976F5A" w:rsidRDefault="00E8774B" w:rsidP="00FD0BB4">
      <w:pPr>
        <w:spacing w:line="360" w:lineRule="auto"/>
        <w:rPr>
          <w:rFonts w:ascii="Palatino Linotype" w:hAnsi="Palatino Linotype"/>
          <w:sz w:val="28"/>
          <w:szCs w:val="28"/>
          <w:lang w:val="en-US"/>
        </w:rPr>
      </w:pPr>
      <w:r w:rsidRPr="00976F5A">
        <w:rPr>
          <w:rFonts w:ascii="Palatino Linotype" w:hAnsi="Palatino Linotype"/>
          <w:sz w:val="28"/>
          <w:szCs w:val="28"/>
          <w:lang w:val="en-US"/>
        </w:rPr>
        <w:t>$D) NI ( national income is reflected in GDP and GNP is not reflected;</w:t>
      </w:r>
    </w:p>
    <w:p w:rsidR="00E8774B" w:rsidRPr="00976F5A" w:rsidRDefault="00E8774B" w:rsidP="00FD0BB4">
      <w:pPr>
        <w:spacing w:line="360" w:lineRule="auto"/>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FD0BB4">
      <w:pPr>
        <w:rPr>
          <w:rFonts w:ascii="Palatino Linotype" w:hAnsi="Palatino Linotype"/>
          <w:b/>
          <w:bCs/>
          <w:sz w:val="28"/>
          <w:szCs w:val="28"/>
          <w:lang w:val="en-US"/>
        </w:rPr>
      </w:pPr>
      <w:r w:rsidRPr="00976F5A">
        <w:rPr>
          <w:rFonts w:ascii="Palatino Linotype" w:hAnsi="Palatino Linotype"/>
          <w:b/>
          <w:bCs/>
          <w:sz w:val="28"/>
          <w:szCs w:val="28"/>
          <w:lang w:val="en-US"/>
        </w:rPr>
        <w:t>@31. Define the concept of NI from the following options:;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$A) National income (NI) - this is called the sum of incomes of all the owners of the factors of production;</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$B) this is the income that remains after paying taxes;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$C) is the income obtained after the sale of goods and products;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$D) are funds used for the renewal and restoration of fixed assets;</w:t>
      </w:r>
    </w:p>
    <w:p w:rsidR="00E8774B" w:rsidRPr="00976F5A" w:rsidRDefault="00E8774B" w:rsidP="00FD0BB4">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30515B">
      <w:pPr>
        <w:rPr>
          <w:rFonts w:ascii="Palatino Linotype" w:hAnsi="Palatino Linotype"/>
          <w:b/>
          <w:bCs/>
          <w:sz w:val="28"/>
          <w:szCs w:val="28"/>
          <w:lang w:val="en-US"/>
        </w:rPr>
      </w:pPr>
      <w:r w:rsidRPr="00976F5A">
        <w:rPr>
          <w:rFonts w:ascii="Palatino Linotype" w:hAnsi="Palatino Linotype"/>
          <w:b/>
          <w:bCs/>
          <w:sz w:val="28"/>
          <w:szCs w:val="28"/>
          <w:lang w:val="en-US"/>
        </w:rPr>
        <w:t>@32. Define the concept of personal income from the following options:;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$A) PI - this is the sum of all incomes that are left in the hands of individuals or families before paying taxes;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$B) is the income remaining after paying taxes;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$C) is the income of owners of production factors;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$D) are the funds used for the renewal of fixed assets;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30515B">
      <w:pPr>
        <w:rPr>
          <w:rFonts w:ascii="Palatino Linotype" w:hAnsi="Palatino Linotype"/>
          <w:b/>
          <w:bCs/>
          <w:sz w:val="28"/>
          <w:szCs w:val="28"/>
          <w:lang w:val="en-US"/>
        </w:rPr>
      </w:pPr>
      <w:r w:rsidRPr="00976F5A">
        <w:rPr>
          <w:rFonts w:ascii="Palatino Linotype" w:hAnsi="Palatino Linotype"/>
          <w:b/>
          <w:bCs/>
          <w:sz w:val="28"/>
          <w:szCs w:val="28"/>
          <w:lang w:val="en-US"/>
        </w:rPr>
        <w:t>@33. The disposable income is:;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$A) this is the sum of all incomes that remain before paying taxes;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$B) income earned after the performance of work, i.e. salary;</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$C) DI - this is the income that remains after paying income tax, i.e. PI - Income Tax =DI;</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$D) it is the amount of value of newly created goods and services;</w:t>
      </w:r>
    </w:p>
    <w:p w:rsidR="00E8774B" w:rsidRPr="00976F5A" w:rsidRDefault="00E8774B" w:rsidP="0030515B">
      <w:pPr>
        <w:rPr>
          <w:rFonts w:ascii="Palatino Linotype" w:hAnsi="Palatino Linotype"/>
          <w:sz w:val="28"/>
          <w:szCs w:val="28"/>
          <w:lang w:val="en-US"/>
        </w:rPr>
      </w:pPr>
      <w:r w:rsidRPr="00976F5A">
        <w:rPr>
          <w:rFonts w:ascii="Palatino Linotype" w:hAnsi="Palatino Linotype"/>
          <w:sz w:val="28"/>
          <w:szCs w:val="28"/>
          <w:lang w:val="en-US"/>
        </w:rPr>
        <w:t>$E) this market value of goods and services when there is periodic unemployment;</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@34. Identify the branches of state power of the Republic of Tajikistan:;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judicial and legislative power;</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executive power and ministries;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legislative, executive, judicial power;</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ministries and committees;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national bank and commercial banks;</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@35. The concept of state sovereignty is:;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independence - this is the recognition of statehood in the world arena, independent implementation of the country's economic policy;</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the honor and honor of patriotism, pride in one's state and nation, and the continuous effort and suffering of every individual in the society, the sea of ​​self-knowledge, education and culture of the Volost;</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this fraternity and equality of all members of the society, regardless of ethnicity, nationality, customs and opinions;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it is the epitome of historical ideals and aspirations, the international passport and the modernity of the real and glorious existence of the nation;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@36. When the history of the formation of the national economy was started;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from the period of the Soviet Union;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from the periods of gaining state independence;</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years of civil war;</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years after the civil war in the republic;</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all answers are wrong;</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@37. According to which basis the development of the national economy is analyzed :;</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economic and social conditions;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material and financial grounds;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political, economic and organizational background;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informational and political background;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material and technical grounds;</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@38. What events led to the transition to market relations :;</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the institution of private ownership through production was introduced in the country;</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the single state property, including the state housing fund, was privatized;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prices became free, except for a small list of those regulated by the state;</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formation of market infrastructure, i.e. commercial banks, stock exchanges, antitrust regulatory authorities, foreign currency exchange, human rights and freedoms are recognized in accordance with the norms of international law;</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@39. The effectiveness of the national economy depends on:;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composition;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development speed;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from the structure of the national economy;</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from macroeconomic indicators;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economic capacity;</w:t>
      </w:r>
    </w:p>
    <w:p w:rsidR="00E8774B" w:rsidRPr="00976F5A" w:rsidRDefault="00E8774B" w:rsidP="004D6398">
      <w:pPr>
        <w:rPr>
          <w:rFonts w:ascii="Palatino Linotype" w:hAnsi="Palatino Linotype"/>
          <w:b/>
          <w:bCs/>
          <w:sz w:val="28"/>
          <w:szCs w:val="28"/>
          <w:lang w:val="en-US"/>
        </w:rPr>
      </w:pPr>
      <w:r w:rsidRPr="00976F5A">
        <w:rPr>
          <w:rFonts w:ascii="Palatino Linotype" w:hAnsi="Palatino Linotype"/>
          <w:b/>
          <w:bCs/>
          <w:sz w:val="28"/>
          <w:szCs w:val="28"/>
          <w:lang w:val="en-US"/>
        </w:rPr>
        <w:t>@40. The structure of the national economy is:;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$A) is called a set of sectors of the national economy;</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$B) macroeconomic indicators produced in a certain period;</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$C) certain funds intended for production;</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$D) expresses the internal composition and connection of branches and organs, and reflects not only its quantitative aspect, but also its quality depending on the internal proportions;</w:t>
      </w:r>
    </w:p>
    <w:p w:rsidR="00E8774B" w:rsidRPr="00976F5A" w:rsidRDefault="00E8774B" w:rsidP="004D6398">
      <w:pPr>
        <w:rPr>
          <w:rFonts w:ascii="Palatino Linotype" w:hAnsi="Palatino Linotype"/>
          <w:sz w:val="28"/>
          <w:szCs w:val="28"/>
          <w:lang w:val="en-US"/>
        </w:rPr>
      </w:pPr>
      <w:r w:rsidRPr="00976F5A">
        <w:rPr>
          <w:rFonts w:ascii="Palatino Linotype" w:hAnsi="Palatino Linotype"/>
          <w:sz w:val="28"/>
          <w:szCs w:val="28"/>
          <w:lang w:val="en-US"/>
        </w:rPr>
        <w:t>$E) all the above answers are incorrect;</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@41. Which structure is constantly in a state of development and change:;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sectoral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movement (sliding) of the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regional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the structure of the national economy;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reproduction structure;</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@42. Identify the groups of the structure of the national economy:;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sectoral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reproduction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general economic structure, social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regional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@43. This structure determines the relationship between the sectors of the country's economy. Which structure does the expression reflect?;</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general economic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sectoral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social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regional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reproduction structure;</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@44. What determines the regional structure of the national economy:;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determines the production of individual regions;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determines the structural movement;</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the ratio of administrative regions of the country, including regions, cities, districts, geographical regions;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refers to the market value of goods and services produced in the current year;</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@45. What is the importance of the reproduction structure:;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in the number of employees of the enterprise;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in the quantity and quality of manufactured products;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with its help, the ratio of production and non-production sectors, services is determined;</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is determined in the development of the national economy;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@46. What are the main reasons for the decline of industrial production:;</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high level of wear and tear of old equipment and technology;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difficult access to capital;</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low quality of manufactured products;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deterioration of transportation conditions, supply with water, gas, heat and electricity;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all the options listed above are considered the main reasons;</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@47. Agriculture is one of the important economic sectors. From this point of view, until the 90s, what % of the GDP was produced in this sector:;</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65%;</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45%;</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35% - 36%;</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75% - 80%;</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@48. What is the main reason for the decrease in the total yield of agricultural crops:;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wear and tear of the material base - farm equipment;</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lack of mineral fertilizers and chemical means of plant protection;</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farm shortages during the irrigation season of agricultural crops;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shortage of farm production due to high-quality seeds of agricultural crops;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all the given reasons are correct;</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@49. The main elements of the development of the national economy of Tajikistan are:;</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railway;</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aviation transport;</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motor transport;</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field of communication;</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all the listed elements are correct;</w:t>
      </w:r>
    </w:p>
    <w:p w:rsidR="00E8774B" w:rsidRPr="00976F5A" w:rsidRDefault="00E8774B" w:rsidP="007E1659">
      <w:pPr>
        <w:rPr>
          <w:rFonts w:ascii="Palatino Linotype" w:hAnsi="Palatino Linotype"/>
          <w:b/>
          <w:bCs/>
          <w:sz w:val="28"/>
          <w:szCs w:val="28"/>
          <w:lang w:val="en-US"/>
        </w:rPr>
      </w:pPr>
      <w:r w:rsidRPr="00976F5A">
        <w:rPr>
          <w:rFonts w:ascii="Palatino Linotype" w:hAnsi="Palatino Linotype"/>
          <w:b/>
          <w:bCs/>
          <w:sz w:val="28"/>
          <w:szCs w:val="28"/>
          <w:lang w:val="en-US"/>
        </w:rPr>
        <w:t>@50. Nowadays, on the railways of the Republic of Tajikistan, what percentage of transportation is carried out by foreign wagons:;</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$A) 90%;</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$B) 95%;</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$C) 80%;</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$D) 85%;</w:t>
      </w:r>
    </w:p>
    <w:p w:rsidR="00E8774B" w:rsidRPr="00976F5A" w:rsidRDefault="00E8774B" w:rsidP="007E1659">
      <w:pPr>
        <w:rPr>
          <w:rFonts w:ascii="Palatino Linotype" w:hAnsi="Palatino Linotype"/>
          <w:sz w:val="28"/>
          <w:szCs w:val="28"/>
          <w:lang w:val="en-US"/>
        </w:rPr>
      </w:pPr>
      <w:r w:rsidRPr="00976F5A">
        <w:rPr>
          <w:rFonts w:ascii="Palatino Linotype" w:hAnsi="Palatino Linotype"/>
          <w:sz w:val="28"/>
          <w:szCs w:val="28"/>
          <w:lang w:val="en-US"/>
        </w:rPr>
        <w:t>$E) 25%;</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@51. Possible hydropower resources of the country amount to several kWh per year:;</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500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527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400 million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320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200 billion kWh;</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@52. Nowadays, how much electricity is produced in the republic per year:;</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18-29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20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15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25 billion kWh;</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17-18 billion kWh;</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@53. Identify key infrastructure issues:;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being far from the sea, the country being divided into regions, which limits economic access both between regions and between foreign markets;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incomplete implementation of institutional and economic reforms, imperfection of the state management system;</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existence of significant administrative obstacles for the development of the private sector, limited services of transport and forwarding organizations;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price increase for energy solutions, weak material and technical base, which, despite extremely limited budgetary possibilities for recovery and development, needs significant financial means;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all the listed problems exist;</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@54. Choose a management concept from the following options:;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management - this is a targeted influence on a process or a group of people;</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management is a set of activities aimed at achieving a certain goal;</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management - this is an economic, social, organizational and technical process, which is carried out in different ways and methods, aimed at achieving the desired results;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management is a process of single ruling for the purpose of management, planning and regulation of the economy;</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@55. What is the management process:;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object and field;</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subjects and ministries;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object of management and subject of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market committees and elements;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competition, price, demand and supply;</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@56. The object of management is:;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what is managed (for example: industry, enterprise;</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monetary expression of the product;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management of all economic processes;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market value of goods and products for a period of one year;</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@57. Subject of the Management ;</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what is managed;</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managed by whom, which persons or authorities;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targeted impact on the economic flow in order to achieve the goal;</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different styles and methods of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requires management of institutions;</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@58. In today's conditions, the concept of management is widely used. Define this concept from the following options:;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this is an English word, and in its simple meaning, it means achieving the set goal by using hard work, skill, managerial knowledge and taking into account the will of the people;</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is a separate field aimed at the development of the national economy;</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is a Greek word meaning enterprise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derived from the French language and means organization;</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@59. Identify the types of public process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management of the enterprise, industry;</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state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economic management, social and political management and management of the spiritual life of society;</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macroeconomic and megaeconomic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@60. Select the main control elements from the following options</w:t>
      </w:r>
      <w:r w:rsidRPr="00976F5A">
        <w:rPr>
          <w:rFonts w:ascii="Palatino Linotype" w:hAnsi="Palatino Linotype"/>
          <w:sz w:val="28"/>
          <w:szCs w:val="28"/>
          <w:lang w:val="en-US"/>
        </w:rPr>
        <w: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management goal;</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management strategy;</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management tactics;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organization of management process, management structure;</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all the options listed above are included in the main elements of management;</w:t>
      </w:r>
    </w:p>
    <w:p w:rsidR="00E8774B" w:rsidRPr="00976F5A" w:rsidRDefault="00E8774B" w:rsidP="00097F55">
      <w:pPr>
        <w:rPr>
          <w:rFonts w:ascii="Palatino Linotype" w:hAnsi="Palatino Linotype"/>
          <w:b/>
          <w:bCs/>
          <w:sz w:val="28"/>
          <w:szCs w:val="28"/>
          <w:lang w:val="en-US"/>
        </w:rPr>
      </w:pPr>
      <w:r w:rsidRPr="00976F5A">
        <w:rPr>
          <w:rFonts w:ascii="Palatino Linotype" w:hAnsi="Palatino Linotype"/>
          <w:b/>
          <w:bCs/>
          <w:sz w:val="28"/>
          <w:szCs w:val="28"/>
          <w:lang w:val="en-US"/>
        </w:rPr>
        <w:t>@61. What are the management goals, tactics, strategy, structure and organization of management in the management system:;</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$A) management factors;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$B) management process;</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$C) the main elements of the management system;</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$D) levels of management;</w:t>
      </w:r>
    </w:p>
    <w:p w:rsidR="00E8774B" w:rsidRPr="00976F5A" w:rsidRDefault="00E8774B" w:rsidP="00097F55">
      <w:pPr>
        <w:rPr>
          <w:rFonts w:ascii="Palatino Linotype" w:hAnsi="Palatino Linotype"/>
          <w:sz w:val="28"/>
          <w:szCs w:val="28"/>
          <w:lang w:val="en-US"/>
        </w:rPr>
      </w:pPr>
      <w:r w:rsidRPr="00976F5A">
        <w:rPr>
          <w:rFonts w:ascii="Palatino Linotype" w:hAnsi="Palatino Linotype"/>
          <w:sz w:val="28"/>
          <w:szCs w:val="28"/>
          <w:lang w:val="en-US"/>
        </w:rPr>
        <w:t>$E) the main problems of the management system;</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@62. It is the main and initial stage of management, and it means finding the desired economic, social and organizational results at different levels of the economy and certain periods. What is it about?;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management goal;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management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management element;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management system;</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management process;</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@63. Management strategy is:;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is a certain purpose for managing the object;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is a process in which goals are defined;</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is a general plan for achieving the final goal of management, for the purpose of which the activities of management bodies are mobilized;</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special methods and tools for achieving the goals set ahead;</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the management level is at the level of the national economy of the country;</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@64. It is the choice of a specific means, method and way of achieving goals and solving strategic management tasks. Which strategy is this?;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management strategy;</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management tactics;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management subject;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management object;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levels of management;</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@65. Organization of the management process is:;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is the process of implementation of the activities of the participants of the managed sector to achieve the defined goals;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main tasks of management in determining the managed object;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selection of models for object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certain funds for the renovation of the main funds of the object;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7C733B">
      <w:pPr>
        <w:rPr>
          <w:rFonts w:ascii="Palatino Linotype" w:hAnsi="Palatino Linotype"/>
          <w:sz w:val="28"/>
          <w:szCs w:val="28"/>
          <w:lang w:val="en-US"/>
        </w:rPr>
      </w:pPr>
      <w:r w:rsidRPr="00976F5A">
        <w:rPr>
          <w:rFonts w:ascii="Palatino Linotype" w:hAnsi="Palatino Linotype"/>
          <w:b/>
          <w:bCs/>
          <w:sz w:val="28"/>
          <w:szCs w:val="28"/>
          <w:lang w:val="en-US"/>
        </w:rPr>
        <w:t>@66. The system of management bodies, the composition and ratio of permanent units and their working relations. What is it about?;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management factor;</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management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management structure;</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macroeconomic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management element;</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@67. Determine the levels of management of the national economy from the following options:;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macroeconomic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sectoral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microeconomic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international level, economic management in the territory of administrative and border structures of the country, i.e. regional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all the above steps are correct;</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@68. It includes management at the scale of the sector and the activities of the management bodies of the sector. Which level(s) of management it is about?;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microeconomic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regional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sectoral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macroeconomic level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international level of management;</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@69. What does the international level of management represent:;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represents the activity of international organizations;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management in separate fields is called;</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represents the management of regions of individual countries;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represents the regulation of activity in the enterprise;</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@70. In today's conditions in the Republic of Tajikistan,</w:t>
      </w:r>
      <w:r w:rsidRPr="00976F5A">
        <w:rPr>
          <w:rFonts w:ascii="Palatino Linotype" w:hAnsi="Palatino Linotype"/>
          <w:sz w:val="28"/>
          <w:szCs w:val="28"/>
          <w:lang w:val="en-US"/>
        </w:rPr>
        <w:t xml:space="preserve"> </w:t>
      </w:r>
      <w:r w:rsidRPr="00976F5A">
        <w:rPr>
          <w:rFonts w:ascii="Palatino Linotype" w:hAnsi="Palatino Linotype"/>
          <w:b/>
          <w:bCs/>
          <w:sz w:val="28"/>
          <w:szCs w:val="28"/>
          <w:lang w:val="en-US"/>
        </w:rPr>
        <w:t>how many sectors are there in the economy?;</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20;</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13;</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19;</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23;</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5 items;</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@71. Define the concept of management function from the following options;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are the goals aimed at the management of the sector;</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is derived from the Latin word "functio" and means implementation of activity;</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reflects the necessary measures used for the development of non-productive, that is, social sectors;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is derived from the English word funktio and means to achieve a goal;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@72. The management function is present at all levels of management and has its own groups, identify these groups:;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planning;</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organization;</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regulation;</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immediate management, control of work performance, reporting;</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all the given groups are correct;</w:t>
      </w:r>
    </w:p>
    <w:p w:rsidR="00E8774B" w:rsidRPr="00976F5A" w:rsidRDefault="00E8774B" w:rsidP="007C733B">
      <w:pPr>
        <w:rPr>
          <w:rFonts w:ascii="Palatino Linotype" w:hAnsi="Palatino Linotype"/>
          <w:b/>
          <w:bCs/>
          <w:sz w:val="28"/>
          <w:szCs w:val="28"/>
          <w:lang w:val="en-US"/>
        </w:rPr>
      </w:pPr>
      <w:r w:rsidRPr="00976F5A">
        <w:rPr>
          <w:rFonts w:ascii="Palatino Linotype" w:hAnsi="Palatino Linotype"/>
          <w:b/>
          <w:bCs/>
          <w:sz w:val="28"/>
          <w:szCs w:val="28"/>
          <w:lang w:val="en-US"/>
        </w:rPr>
        <w:t>@73. It is the process of choosing goals and decisions aimed at achieving the goal, which is:;</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$A) management level;</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$B) management function;</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$C) object of management;</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$D) planning;</w:t>
      </w:r>
    </w:p>
    <w:p w:rsidR="00E8774B" w:rsidRPr="00976F5A" w:rsidRDefault="00E8774B" w:rsidP="007C733B">
      <w:pPr>
        <w:rPr>
          <w:rFonts w:ascii="Palatino Linotype" w:hAnsi="Palatino Linotype"/>
          <w:sz w:val="28"/>
          <w:szCs w:val="28"/>
          <w:lang w:val="en-US"/>
        </w:rPr>
      </w:pPr>
      <w:r w:rsidRPr="00976F5A">
        <w:rPr>
          <w:rFonts w:ascii="Palatino Linotype" w:hAnsi="Palatino Linotype"/>
          <w:sz w:val="28"/>
          <w:szCs w:val="28"/>
          <w:lang w:val="en-US"/>
        </w:rPr>
        <w:t>$E) extensive economic development;</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@74. Define control function planning groups from the following options:;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economic and social plan;</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military equipment;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environmental plan;</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scientific and technical plan;</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@75. The level of development of the national economy and the standard of living of the population is assessed by:;</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macroeconomic indicators;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economic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unemployment and inflation;</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capacities of the national economy;</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@76. Define the forms of economic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mixed creative development and demand;</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extensive, intensive and mixed economic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economic development of demand and supply;</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economic, financial, economic, social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@77. Economic development is defined according to the following concepts:;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Marxist concept;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classical concept;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neoclassical concept;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quantitative concept and quantitative-qualitative concept;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quantitative concept;</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@78. According to the quantitative concept , economic development is:;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the increase in the amount of the total national product (GDP and NI-national income;</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increase of financial resources;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represents the growth of production factors;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increase of macroeconomic indicators due to efficient use of economic resources;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9568CC">
      <w:pPr>
        <w:rPr>
          <w:rFonts w:ascii="Palatino Linotype" w:hAnsi="Palatino Linotype"/>
          <w:b/>
          <w:bCs/>
          <w:sz w:val="28"/>
          <w:szCs w:val="28"/>
          <w:lang w:val="en-US"/>
        </w:rPr>
      </w:pPr>
      <w:r w:rsidRPr="00976F5A">
        <w:rPr>
          <w:rFonts w:ascii="Palatino Linotype" w:hAnsi="Palatino Linotype"/>
          <w:b/>
          <w:bCs/>
          <w:sz w:val="28"/>
          <w:szCs w:val="28"/>
          <w:lang w:val="en-US"/>
        </w:rPr>
        <w:t>@79. Define the essence of extensive economic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$A) this is an increase in the volume of GDP due to the use of additional factors of production;</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$B) increase of national income due to capital is called;</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$C) increase in vacant jobs due to the construction of industrial enterprises;</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$D) special measures to achieve economic development;</w:t>
      </w:r>
    </w:p>
    <w:p w:rsidR="00E8774B" w:rsidRPr="00976F5A" w:rsidRDefault="00E8774B" w:rsidP="009568CC">
      <w:pPr>
        <w:rPr>
          <w:rFonts w:ascii="Palatino Linotype" w:hAnsi="Palatino Linotype"/>
          <w:sz w:val="28"/>
          <w:szCs w:val="28"/>
          <w:lang w:val="en-US"/>
        </w:rPr>
      </w:pPr>
      <w:r w:rsidRPr="00976F5A">
        <w:rPr>
          <w:rFonts w:ascii="Palatino Linotype" w:hAnsi="Palatino Linotype"/>
          <w:sz w:val="28"/>
          <w:szCs w:val="28"/>
          <w:lang w:val="en-US"/>
        </w:rPr>
        <w:t>$E) all answers are wrong;</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@80. Intensive economic development is:;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execution of action in management is called;</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is the main and primary stage of management aimed at achieving the goal;</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this is an increase in the volume of GNP due to the effective use and improvement of production factors (especially equipment and technology);</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increasing the volume of economic resources due to the use of new technology and equipment;</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@81. The increase in the volume of GNP due to the increase in the number of production factors and the improvement of technology and equipment is:;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extensive economic development;</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intensive economic development;</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economic development of demand;</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economic development of the country;</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mixed economic development;</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@82. The sources of economic development include:;</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production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market elements;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economic resources and scientific-technical progress;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demand and supply;</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levels of management and management function;</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@83. Factors of production include:;</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demands and proposals;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price and competition;</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labor, land and capital;</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rent, interest and dividend;</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sources of economic development;</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@84. Economic development is affected by various factors, identify the most important of them:;</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factors of demand, supply and negative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economic factors and social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environmental and technical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economic factors, demand;</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social factors, suggestions;</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@85. The factors of economic development (suggestions) include:;</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quantity and quality of natural resources;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quality of labor force;</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level of technology used in production;</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good natural conditions of the country;</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2D4624">
      <w:pPr>
        <w:rPr>
          <w:rFonts w:ascii="Palatino Linotype" w:hAnsi="Palatino Linotype"/>
          <w:b/>
          <w:bCs/>
          <w:sz w:val="28"/>
          <w:szCs w:val="28"/>
          <w:lang w:val="en-US"/>
        </w:rPr>
      </w:pPr>
      <w:r w:rsidRPr="00976F5A">
        <w:rPr>
          <w:rFonts w:ascii="Palatino Linotype" w:hAnsi="Palatino Linotype"/>
          <w:b/>
          <w:bCs/>
          <w:sz w:val="28"/>
          <w:szCs w:val="28"/>
          <w:lang w:val="en-US"/>
        </w:rPr>
        <w:t>@86. What factors of economic development include wages, fiscal policy of the state, willingness to save:;</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$A) demand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$B) supply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$C) negative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$D) production factors;</w:t>
      </w:r>
    </w:p>
    <w:p w:rsidR="00E8774B" w:rsidRPr="00976F5A" w:rsidRDefault="00E8774B" w:rsidP="002D4624">
      <w:pPr>
        <w:rPr>
          <w:rFonts w:ascii="Palatino Linotype" w:hAnsi="Palatino Linotype"/>
          <w:sz w:val="28"/>
          <w:szCs w:val="28"/>
          <w:lang w:val="en-US"/>
        </w:rPr>
      </w:pPr>
      <w:r w:rsidRPr="00976F5A">
        <w:rPr>
          <w:rFonts w:ascii="Palatino Linotype" w:hAnsi="Palatino Linotype"/>
          <w:sz w:val="28"/>
          <w:szCs w:val="28"/>
          <w:lang w:val="en-US"/>
        </w:rPr>
        <w:t>$E) natural factors;</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@87. What are the negative factors of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devaluation of money;</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increase in unemployment;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budget deficit;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insufficient level of competition;</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all the above factors are correct;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@88. Depending on the factors that affect economic development, how many models of economic development differ from each other:;</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3;</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2;</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5;</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6;</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10;</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@89. Identify examples of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demand model;</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sample of offers;</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one-factor, two-factor, three-factor model;</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price comparison, competition;</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@90. Economic development is defined according to the following concepts:;</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quantitative concept and quantitative-qualitative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macroeconomic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the concept of demand and supply;</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quantitative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quantitative and qualitative concept;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@91. According to the quantitative concept, economic development is:;</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market value of goods and services in the current year;</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reflects the monetary expression of goods and products;</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increase in the volume of the total national product (GDP and NI-national income;</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increase of the total national product due to the agricultural sector;</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@92. According to which concept, economic development is called the improvement of the quantity and quality of production and the increase in the volume of public products, which help to solve the problem of limited resources and raise the standard of living of the population:;</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neoclassical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Marxist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quantitative and qualitative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quantitative concept;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classical concept;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@93. Determine the forms of economic development from the following options:;</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extensive and quantitative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extensive, intensive and mixed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mixed and qualitative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economic development of supply and demand;</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@94. Which type of economic development explains an increase in the volume of the total national product due to the use of additional factors of production:;</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mixed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extensive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intensive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economic development of demand;</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all options are incorrect;</w:t>
      </w:r>
    </w:p>
    <w:p w:rsidR="00E8774B" w:rsidRPr="00976F5A" w:rsidRDefault="00E8774B" w:rsidP="002D0079">
      <w:pPr>
        <w:rPr>
          <w:rFonts w:ascii="Palatino Linotype" w:hAnsi="Palatino Linotype"/>
          <w:b/>
          <w:bCs/>
          <w:sz w:val="28"/>
          <w:szCs w:val="28"/>
          <w:lang w:val="en-US"/>
        </w:rPr>
      </w:pPr>
      <w:r w:rsidRPr="00976F5A">
        <w:rPr>
          <w:rFonts w:ascii="Palatino Linotype" w:hAnsi="Palatino Linotype"/>
          <w:b/>
          <w:bCs/>
          <w:sz w:val="28"/>
          <w:szCs w:val="28"/>
          <w:lang w:val="en-US"/>
        </w:rPr>
        <w:t>@95. Which type of economic development explains the increase in the volume of the total national product due to the effective use and improvement of production factors (especially equipment and technology) :;</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$A) intensive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$B) extensive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$C) mixed economic development;</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$D) economic development of the entire community;</w:t>
      </w:r>
    </w:p>
    <w:p w:rsidR="00E8774B" w:rsidRPr="00976F5A" w:rsidRDefault="00E8774B" w:rsidP="002D0079">
      <w:pPr>
        <w:rPr>
          <w:rFonts w:ascii="Palatino Linotype" w:hAnsi="Palatino Linotype"/>
          <w:sz w:val="28"/>
          <w:szCs w:val="28"/>
          <w:lang w:val="en-US"/>
        </w:rPr>
      </w:pPr>
      <w:r w:rsidRPr="00976F5A">
        <w:rPr>
          <w:rFonts w:ascii="Palatino Linotype" w:hAnsi="Palatino Linotype"/>
          <w:sz w:val="28"/>
          <w:szCs w:val="28"/>
          <w:lang w:val="en-US"/>
        </w:rPr>
        <w:t>$E) economic development of the region;</w:t>
      </w:r>
    </w:p>
    <w:p w:rsidR="00E8774B" w:rsidRPr="00976F5A" w:rsidRDefault="00E8774B" w:rsidP="00DC74B2">
      <w:pPr>
        <w:rPr>
          <w:rFonts w:ascii="Palatino Linotype" w:hAnsi="Palatino Linotype"/>
          <w:b/>
          <w:bCs/>
          <w:sz w:val="28"/>
          <w:szCs w:val="28"/>
          <w:lang w:val="en-US"/>
        </w:rPr>
      </w:pPr>
      <w:r w:rsidRPr="00976F5A">
        <w:rPr>
          <w:rFonts w:ascii="Palatino Linotype" w:hAnsi="Palatino Linotype"/>
          <w:b/>
          <w:bCs/>
          <w:sz w:val="28"/>
          <w:szCs w:val="28"/>
          <w:lang w:val="en-US"/>
        </w:rPr>
        <w:t>@96. Mixed economic development is:;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$A) increase in the volume of the total national product due to the use of additional factors of production;</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$B) increase in the volume of the total national product due to the improvement of production factors (especially equipment and technology);</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$C) increase in the volume of the total national product due to the increase in the number of production factors and improvement of technology and equipment;</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$D) increase in the volume of GNP when there is periodic unemployment;</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$E) increase in the volume of macroeconomic indicators when there is full employment;</w:t>
      </w:r>
    </w:p>
    <w:p w:rsidR="00E8774B" w:rsidRPr="00976F5A" w:rsidRDefault="00E8774B" w:rsidP="00DC74B2">
      <w:pPr>
        <w:rPr>
          <w:rFonts w:ascii="Palatino Linotype" w:hAnsi="Palatino Linotype"/>
          <w:b/>
          <w:bCs/>
          <w:sz w:val="28"/>
          <w:szCs w:val="28"/>
          <w:lang w:val="en-US"/>
        </w:rPr>
      </w:pPr>
      <w:r w:rsidRPr="00976F5A">
        <w:rPr>
          <w:rFonts w:ascii="Palatino Linotype" w:hAnsi="Palatino Linotype"/>
          <w:b/>
          <w:bCs/>
          <w:sz w:val="28"/>
          <w:szCs w:val="28"/>
          <w:lang w:val="en-US"/>
        </w:rPr>
        <w:t>@97. The main goal of state regulation of economic development is:;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$A) purchase of valuable papers;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$B) support of business activity;</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$C) increase in funding;</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$D) reduction of state expenses;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$E) reduction of the tax rate;</w:t>
      </w:r>
    </w:p>
    <w:p w:rsidR="00E8774B" w:rsidRPr="00976F5A" w:rsidRDefault="00E8774B" w:rsidP="00DC74B2">
      <w:pPr>
        <w:rPr>
          <w:rFonts w:ascii="Palatino Linotype" w:hAnsi="Palatino Linotype"/>
          <w:b/>
          <w:bCs/>
          <w:sz w:val="28"/>
          <w:szCs w:val="28"/>
          <w:lang w:val="en-US"/>
        </w:rPr>
      </w:pPr>
      <w:r w:rsidRPr="00976F5A">
        <w:rPr>
          <w:rFonts w:ascii="Palatino Linotype" w:hAnsi="Palatino Linotype"/>
          <w:b/>
          <w:bCs/>
          <w:sz w:val="28"/>
          <w:szCs w:val="28"/>
          <w:lang w:val="en-US"/>
        </w:rPr>
        <w:t>@98. The main tasks of the state regulation of the economy are:;</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$A) reducing the level of poverty, increasing the profitability of the population;</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$B) ensuring stable economic development, stabilization of economic development;</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$C) providing the population with jobs;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$D) providing the population with electricity, water, gas;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DC74B2">
      <w:pPr>
        <w:rPr>
          <w:rFonts w:ascii="Palatino Linotype" w:hAnsi="Palatino Linotype"/>
          <w:b/>
          <w:bCs/>
          <w:sz w:val="28"/>
          <w:szCs w:val="28"/>
          <w:lang w:val="en-US"/>
        </w:rPr>
      </w:pPr>
      <w:r w:rsidRPr="00976F5A">
        <w:rPr>
          <w:rFonts w:ascii="Palatino Linotype" w:hAnsi="Palatino Linotype"/>
          <w:b/>
          <w:bCs/>
          <w:sz w:val="28"/>
          <w:szCs w:val="28"/>
          <w:lang w:val="en-US"/>
        </w:rPr>
        <w:t>@99. Determine the ways of the state policy on the increase of fixed capital from the following options:;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$A) relocation of personnel;</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$B) proper implementation of the production process;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$C) increase in state savings, increase in private savings;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$D) improving the activity of state bodies;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DC74B2">
      <w:pPr>
        <w:rPr>
          <w:rFonts w:ascii="Palatino Linotype" w:hAnsi="Palatino Linotype"/>
          <w:b/>
          <w:bCs/>
          <w:sz w:val="28"/>
          <w:szCs w:val="28"/>
          <w:lang w:val="en-US"/>
        </w:rPr>
      </w:pPr>
      <w:r w:rsidRPr="00976F5A">
        <w:rPr>
          <w:rFonts w:ascii="Palatino Linotype" w:hAnsi="Palatino Linotype"/>
          <w:b/>
          <w:bCs/>
          <w:sz w:val="28"/>
          <w:szCs w:val="28"/>
          <w:lang w:val="en-US"/>
        </w:rPr>
        <w:t>@100. John Keynes, a representative of the neoclassical school, proposed the following for increased funding:;</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$A) increasing the tax rate;</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$B) ensuring the republican and local budget;</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$C) increasing government spending, lowering the loan interest rate;</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$D) increasing the wages of employees of enterprises;</w:t>
      </w:r>
    </w:p>
    <w:p w:rsidR="00E8774B" w:rsidRPr="00976F5A" w:rsidRDefault="00E8774B" w:rsidP="00DC74B2">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@101. What is the concept of regionalization:;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this is the division of regions of the country into economic zones;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dividing the territory into regions is called zoning;</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administrative and border units of the country are regionalized;</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the division of industrial enterprises of the country into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@102. Define zoning according to the zone classification criteria:;</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economic regionalization based on the territorial division of labor (regions and economic zones, regional production complexes, industrial centers);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administrative and territorial division (republic, country, region, administrative district, city, city district, town);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economic regionalization according to existing problems;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identification of developed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@103. What plays an important role in the regionalization system:;</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problem areas;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developed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economic zones;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industrial zones;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@104. Define the concept of economic zones from the following options:;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economic zone - this is a territorial and industrial complex, which is created on the basis of a large area and differs from other parts of the country by the specialization of the national economy, a unique economic and geographical position, natural and labor resources;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are regions where there are labor resources and material resources;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are an economically problematic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is a territorial and production complex that was created on the basis of a small area and has a unique economic and geographical position;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@105. It is a territorial and production complex, which was created on the basis of a large area and differs from other parts of the country with the specialization of the national economy, a unique economic and geographical position, and natural labor resources. What is it about?;</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economic zone;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economic zone;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industrial centers;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 xml:space="preserve">$D) free economic zones; </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@106. Identify aspects of regional economy:;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the method of organizing the economic activity of a certain region is part of the national economy;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is a scientific field that studies the economy of individual regions, its internal composition and mutual relations with other regional units;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study of regional correlation allows to determine the economic and social development of the country in separate administrative regions - provinces, districts;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studies the economy of the administrative and border units of the republic;</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the options listed above are included in the aspects of the regional economy;</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@107. Identify the main parts of the regional sector of the national economy:;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the economy of a certain region (resource and production capacities, sectoral structure, living conditions, operational mechanism and management of the economy);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economic relations between regions (openness of regions, their mutual connection);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regional economic systems (national economy as a system of co-operating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location of productive forces (characteristics of regions in terms of the location of natural resources, population, production, infrastructures, etc.) , regional aspects of the economic life of regions (from the point of view of the effectiveness of production, investment, labor and financial processes);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@108. Different concepts are used in the topic of regional economy, one of these concepts is area, which you can define from the following options:;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Area - this is a part (limit) of the solid upper layer of the earth, which has natural and anthropogenic characteristics and resources, and is characterized by its length, area as a special type of local resource, geographical position and other qualities, which is the subject of a specific activity or researches are decided;</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is called the height and depression of the earth's surface;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it is a defined area where there are large industrial enterprises;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market value of goods and services at current year's prices;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@109. The non-uniformity of the composition of the area is determined by what are the most important indicators:;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economic, social;</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social;</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national, demographic;</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historical;</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the above signs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@110. The synonym of "district" is:;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province;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country;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land;</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region;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city and town;</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@111. How is used the concept of the region in relation to the international community:;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world regions;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the largest cities of the world;</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communities of the country;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regions of the country;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321E07">
      <w:pPr>
        <w:rPr>
          <w:rFonts w:ascii="Palatino Linotype" w:hAnsi="Palatino Linotype"/>
          <w:b/>
          <w:bCs/>
          <w:sz w:val="28"/>
          <w:szCs w:val="28"/>
          <w:lang w:val="en-US"/>
        </w:rPr>
      </w:pPr>
      <w:r w:rsidRPr="00976F5A">
        <w:rPr>
          <w:rFonts w:ascii="Palatino Linotype" w:hAnsi="Palatino Linotype"/>
          <w:b/>
          <w:bCs/>
          <w:sz w:val="28"/>
          <w:szCs w:val="28"/>
          <w:lang w:val="en-US"/>
        </w:rPr>
        <w:t>@112. The Russian definition of "area" is as follows:;</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$A) scale;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$B) region;</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$C) territory;</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$D) zone;</w:t>
      </w:r>
    </w:p>
    <w:p w:rsidR="00E8774B" w:rsidRPr="00976F5A" w:rsidRDefault="00E8774B" w:rsidP="00321E07">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@113. Another definition of region is:;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city;</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province;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land;</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economic space;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district;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@114.</w:t>
      </w:r>
      <w:r w:rsidRPr="00976F5A">
        <w:rPr>
          <w:rFonts w:ascii="Palatino Linotype" w:hAnsi="Palatino Linotype"/>
          <w:sz w:val="28"/>
          <w:szCs w:val="28"/>
          <w:lang w:val="en-US"/>
        </w:rPr>
        <w:t xml:space="preserve"> </w:t>
      </w:r>
      <w:r w:rsidRPr="00976F5A">
        <w:rPr>
          <w:rFonts w:ascii="Palatino Linotype" w:hAnsi="Palatino Linotype"/>
          <w:b/>
          <w:bCs/>
          <w:sz w:val="28"/>
          <w:szCs w:val="28"/>
          <w:lang w:val="en-US"/>
        </w:rPr>
        <w:t>The investment is:;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capital injection (in any form of its manifestation) for business activity or other type of activity (provided that it does not conflict with the applicable law and legislation) for the purpose of obtaining economic profit or any social or environmental benefit;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investment is all the final purchase of machines and equipment by entrepreneurs, all housing construction and changes to resources;</w:t>
      </w:r>
    </w:p>
    <w:p w:rsidR="00E8774B" w:rsidRPr="00976F5A" w:rsidRDefault="00E8774B" w:rsidP="00234C51">
      <w:pPr>
        <w:rPr>
          <w:rFonts w:ascii="Palatino Linotype" w:hAnsi="Palatino Linotype"/>
          <w:sz w:val="28"/>
          <w:szCs w:val="28"/>
          <w:highlight w:val="yellow"/>
          <w:lang w:val="en-US"/>
        </w:rPr>
      </w:pPr>
      <w:r w:rsidRPr="00976F5A">
        <w:rPr>
          <w:rFonts w:ascii="Palatino Linotype" w:hAnsi="Palatino Linotype"/>
          <w:sz w:val="28"/>
          <w:szCs w:val="28"/>
          <w:lang w:val="en-US"/>
        </w:rPr>
        <w:t>$C) injection of monetary funds, material and moral values of the state, legal and real persons for the creation of new enterprises, expansion, reconstruction and reconstruction of existing enterprises, purchase of real estate, shares and other valuable papers for the purpose of obtaining profit or any effect. another is social-ecological;</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includes the answers A and C;</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sz w:val="28"/>
          <w:szCs w:val="28"/>
          <w:lang w:val="en-US"/>
        </w:rPr>
        <w:t>@</w:t>
      </w:r>
      <w:r w:rsidRPr="00976F5A">
        <w:rPr>
          <w:rFonts w:ascii="Palatino Linotype" w:hAnsi="Palatino Linotype"/>
          <w:b/>
          <w:bCs/>
          <w:sz w:val="28"/>
          <w:szCs w:val="28"/>
          <w:lang w:val="en-US"/>
        </w:rPr>
        <w:t>115. Investment is divided into several groups:;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4 groups;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3 groups;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2 groups;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5 groups;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correct answers are not provided;</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@116. Select the types of investment from the following options:;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total investment and net investment;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domestic and foreign investment;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productive and non-productive investment;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national and international investment;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@117. Total investment:;</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this - general investment includes the production of all investment goods (means of production) aimed at the restoration of used machines, equipment and facilities (rehabilitation fun;</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capital injection only in the production sectors;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capital injection only in non-production sectors;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all investments made in certain regions of the country;</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@118. Define the concept of infrastructure from the following options:;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infrastructure means non-production sectors;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infrastructure is derived from the English word and means auxiliary structure;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infrastructure is from the Latin word infra- under, below is struktura- structure, meaning sub-structure or auxiliary structure;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infrastructure is derived from the French word and means the structure of enterprises and institutions;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@119. In which field, at the beginning of the 20th century, the concept of infrastructure was mostly used:;</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the field of education and culture;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health sector;</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construction and transport sector;</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military sphere;</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were not used in any of the above fields;</w:t>
      </w:r>
    </w:p>
    <w:p w:rsidR="00E8774B" w:rsidRPr="00976F5A" w:rsidRDefault="00E8774B" w:rsidP="00234C51">
      <w:pPr>
        <w:rPr>
          <w:rFonts w:ascii="Palatino Linotype" w:hAnsi="Palatino Linotype"/>
          <w:b/>
          <w:bCs/>
          <w:sz w:val="28"/>
          <w:szCs w:val="28"/>
          <w:lang w:val="en-US"/>
        </w:rPr>
      </w:pPr>
      <w:r w:rsidRPr="00976F5A">
        <w:rPr>
          <w:rFonts w:ascii="Palatino Linotype" w:hAnsi="Palatino Linotype"/>
          <w:b/>
          <w:bCs/>
          <w:sz w:val="28"/>
          <w:szCs w:val="28"/>
          <w:lang w:val="en-US"/>
        </w:rPr>
        <w:t>@120. The concept of infrastructure was used in the military field as a word for military facilities, such as:;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$A) military bases;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$B) stockpiles of material means;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$C) military fields;</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$D) the correct answer is not provided;</w:t>
      </w:r>
    </w:p>
    <w:p w:rsidR="00E8774B" w:rsidRPr="00976F5A" w:rsidRDefault="00E8774B" w:rsidP="00234C51">
      <w:pPr>
        <w:rPr>
          <w:rFonts w:ascii="Palatino Linotype" w:hAnsi="Palatino Linotype"/>
          <w:sz w:val="28"/>
          <w:szCs w:val="28"/>
          <w:lang w:val="en-US"/>
        </w:rPr>
      </w:pPr>
      <w:r w:rsidRPr="00976F5A">
        <w:rPr>
          <w:rFonts w:ascii="Palatino Linotype" w:hAnsi="Palatino Linotype"/>
          <w:sz w:val="28"/>
          <w:szCs w:val="28"/>
          <w:lang w:val="en-US"/>
        </w:rPr>
        <w:t>$E) all three of the above answers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@121. After which years was the concept of infrastructure used in Western economics:;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the 60s;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the 90s;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the 40s;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the 70s;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@122. The infrastructure sectors of the national economy include:;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construction of roads, canals, ports, bridges;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construction of airports, power plants;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transportation, communication;</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water supply and sewerage, warehouses, sports facilities, science, education, health, in general, enterprises that provide services to the population;</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@123. Which of the following sectors are not included in the infrastructure sector:;</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agricultural sector;</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field of communication;</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transport sector;</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the field of education;</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health sector;</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@124. The infrastructure of the national economy is:;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the set of production sectors of the national economy is called;</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the set of non-productive sectors of the national economy is called;</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are a set of economic sectors, enterprises and organizations that organize and provide conditions for the realization of production and human activity;</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are a set of enterprises that produce material goods;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the correct answer was not provided;</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@125. Material and technical objects that provide basic functions in various fields include:;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material benefits;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infrastructure of the national economy;</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production sectors;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non-production sectors;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the given answers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@126. Infrastructure has several features:;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has 2 features;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has 4 features;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has 5 features;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has more than 3 features;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does not have any characteristics;</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@127. Specify the infrastructure characteristics from the following options:;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interdisciplinary nature and supply nature;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sectoral nature;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interdisciplinary character;</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nature of supply;</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@128. Select the type of infrastructure from the following options:;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industrial and social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tourism and sports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market and scientific-technical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military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@129. Select the type of infrastructure from the following options:;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production and social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tourism and sports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market and scientific-technical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military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@130. What types of infrastructure do you know by scale:;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international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infrastructure of states;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infrastructure of districts;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infrastructure of towns and villages;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@131. Production and social infrastructure are grouped according to what signs:;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by zoom;</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by human activity;</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according to different signs;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by enterprises;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by objective and subjective symptoms;</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@132. Production infrastructure includes:;</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transportation;</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power plant;</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communication, water supply and sewage;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material and technical support;</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D25C05">
      <w:pPr>
        <w:rPr>
          <w:rFonts w:ascii="Palatino Linotype" w:hAnsi="Palatino Linotype"/>
          <w:b/>
          <w:bCs/>
          <w:sz w:val="28"/>
          <w:szCs w:val="28"/>
          <w:lang w:val="en-US"/>
        </w:rPr>
      </w:pPr>
      <w:r w:rsidRPr="00976F5A">
        <w:rPr>
          <w:rFonts w:ascii="Palatino Linotype" w:hAnsi="Palatino Linotype"/>
          <w:b/>
          <w:bCs/>
          <w:sz w:val="28"/>
          <w:szCs w:val="28"/>
          <w:lang w:val="en-US"/>
        </w:rPr>
        <w:t>@133. What types of infrastructure include transport, communication, power plants, technical material supply, water supply and sewerage:;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$A) production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$B) social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$C) military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$D) market infrastructure;</w:t>
      </w:r>
    </w:p>
    <w:p w:rsidR="00E8774B" w:rsidRPr="00976F5A" w:rsidRDefault="00E8774B" w:rsidP="00D25C05">
      <w:pPr>
        <w:rPr>
          <w:rFonts w:ascii="Palatino Linotype" w:hAnsi="Palatino Linotype"/>
          <w:sz w:val="28"/>
          <w:szCs w:val="28"/>
          <w:lang w:val="en-US"/>
        </w:rPr>
      </w:pPr>
      <w:r w:rsidRPr="00976F5A">
        <w:rPr>
          <w:rFonts w:ascii="Palatino Linotype" w:hAnsi="Palatino Linotype"/>
          <w:sz w:val="28"/>
          <w:szCs w:val="28"/>
          <w:lang w:val="en-US"/>
        </w:rPr>
        <w:t>$E) tourism and sports infrastructure;</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@134. International infrastructure, states, infrastructure of districts, infrastructure of towns, infrastructure of localities are included in what types of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market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social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zoom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production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military infrastructure;</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@135. Social infrastructure includes:;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social activities, distribution and transactions;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consumer services;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management, health;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education, science, water supply, sanitation, housing and communal economy;</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all the listed options are included;</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@136. How many kilometers does the road make for cars?;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15 thousand km;</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16 thousand km of highway;</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10 thousand km of highways;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11 thousand km of highways;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@137. Identify the important elements of Tajikistan's infrastructure from the following options:;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railway transport;</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motor transport;</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field of communication;</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aviation transport;</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all the listed elements are correct;</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@138. Social activities, distribution and transactions, consumer services, administration, health, education, science, water supply, sanitation, housing and communal services are included in what type of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scientific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production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social infrastructure;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infrastructure indicators;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military infrastructure;</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@139. What percentage of transportation on the railway of Tajikistan is carried out by foreign wagons:;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50%;</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60%;</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85%;</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90%;</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75%;</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@140. The total possible hydropower resources of the country in a year are several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500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400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527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550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@141. How many kilowatt hours of electricity is produced in the republic at the moment:;</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18-19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15-16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14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17.5-18 billion kWh;</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more than 20 billion kWh;</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@142. Which HPP produces the main part of electricity in the republic:;</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HPP of Sangtuda -1;</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HPP of Norak;</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HPP - Boygozi;</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Varzob HPP;</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HPP of Sangtoda 2;</w:t>
      </w:r>
    </w:p>
    <w:p w:rsidR="00E8774B" w:rsidRPr="00976F5A" w:rsidRDefault="00E8774B" w:rsidP="00F24DB3">
      <w:pPr>
        <w:rPr>
          <w:rFonts w:ascii="Palatino Linotype" w:hAnsi="Palatino Linotype"/>
          <w:b/>
          <w:bCs/>
          <w:sz w:val="28"/>
          <w:szCs w:val="28"/>
          <w:lang w:val="en-US"/>
        </w:rPr>
      </w:pPr>
      <w:r w:rsidRPr="00976F5A">
        <w:rPr>
          <w:rFonts w:ascii="Palatino Linotype" w:hAnsi="Palatino Linotype"/>
          <w:b/>
          <w:bCs/>
          <w:sz w:val="28"/>
          <w:szCs w:val="28"/>
          <w:lang w:val="en-US"/>
        </w:rPr>
        <w:t>@143. Key infrastructure issues include:;</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$A) being far from the sea, the country being divided into regions, which limits economic access both between regions and between foreign markets;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$B) incomplete implementation of institutional and economic reforms, imperfection of the state management system;</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$C) existence of significant administrative obstacles for the development of the private sector, limited services of transport and forwarding organizations;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$D) price increase for energy solutions, the weak material and technical base, which, despite the limited budgetary possibilities for recovery and development, requires significant financial means;</w:t>
      </w:r>
    </w:p>
    <w:p w:rsidR="00E8774B" w:rsidRPr="00976F5A" w:rsidRDefault="00E8774B" w:rsidP="00F24DB3">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@144. Determine the factors that affect the formation of the production infrastructure from the following options;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natural and climatic conditions;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condition of roads;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state of the equipment and technology used;</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the degree of specialization of the means of production;</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the above factors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@145. The production infrastructure is:;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is a set of material-technical system that controls the movement of goods, products and resources in industrial and agricultural production;</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are production sectors of the national economy;</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a set of non-production sectors that serve for the production of goods and products;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the correct option is not provided;</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@146. Determine the main functions of the production infrastructure from the following options:;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ensuring the movement of material means;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ensuring labor force movement;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ensuring the movement of production funds;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ensuring the movement of production information;</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@147. Define one of the functions of production infrastructure:;</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produces products;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does not produce products;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performs a supply function;</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ensuring the movement of material means;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@148. Define the types of production infrastructure:;</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production infrastructure of the districts;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production infrastructure of enterprises;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production infrastructure of states;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interstate production infrastructure;</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@149. The composition of production infrastructure elements is:;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transport, electricity economy;</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communication;</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education of water and sewerage;</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financial, material and technical support;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3536F1">
      <w:pPr>
        <w:rPr>
          <w:rFonts w:ascii="Palatino Linotype" w:hAnsi="Palatino Linotype"/>
          <w:b/>
          <w:bCs/>
          <w:sz w:val="28"/>
          <w:szCs w:val="28"/>
          <w:lang w:val="en-US"/>
        </w:rPr>
      </w:pPr>
      <w:r w:rsidRPr="00976F5A">
        <w:rPr>
          <w:rFonts w:ascii="Palatino Linotype" w:hAnsi="Palatino Linotype"/>
          <w:b/>
          <w:bCs/>
          <w:sz w:val="28"/>
          <w:szCs w:val="28"/>
          <w:lang w:val="en-US"/>
        </w:rPr>
        <w:t>@150. According to the use of means of transport, determine its types:;</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$A) public transport, industrial transport, personal transport;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$B) air and railway transport;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$C) water and air transport;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$D) road and railway transport;</w:t>
      </w:r>
    </w:p>
    <w:p w:rsidR="00E8774B" w:rsidRPr="00976F5A" w:rsidRDefault="00E8774B" w:rsidP="003536F1">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4949DC">
      <w:pPr>
        <w:rPr>
          <w:rFonts w:ascii="Palatino Linotype" w:hAnsi="Palatino Linotype"/>
          <w:b/>
          <w:bCs/>
          <w:sz w:val="28"/>
          <w:szCs w:val="28"/>
          <w:lang w:val="en-US"/>
        </w:rPr>
      </w:pPr>
      <w:r w:rsidRPr="00976F5A">
        <w:rPr>
          <w:rFonts w:ascii="Palatino Linotype" w:hAnsi="Palatino Linotype"/>
          <w:b/>
          <w:bCs/>
          <w:sz w:val="28"/>
          <w:szCs w:val="28"/>
          <w:lang w:val="en-US"/>
        </w:rPr>
        <w:t>@151. The social infrastructure is:;</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$A) are all non-production sectors;</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$B) service sectors;</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$C) is part of the productive forces of the society, which is directed to the creation of the necessary conditions to ensure the effective activity of employees and the population;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$D) all options are correct;</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4949DC">
      <w:pPr>
        <w:rPr>
          <w:rFonts w:ascii="Palatino Linotype" w:hAnsi="Palatino Linotype"/>
          <w:b/>
          <w:bCs/>
          <w:sz w:val="28"/>
          <w:szCs w:val="28"/>
          <w:lang w:val="en-US"/>
        </w:rPr>
      </w:pPr>
      <w:r w:rsidRPr="00976F5A">
        <w:rPr>
          <w:rFonts w:ascii="Palatino Linotype" w:hAnsi="Palatino Linotype"/>
          <w:b/>
          <w:bCs/>
          <w:sz w:val="28"/>
          <w:szCs w:val="28"/>
          <w:lang w:val="en-US"/>
        </w:rPr>
        <w:t>@152. What are the main tasks of the state in the field of education:;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$A) improvement of the management system in the field of education;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$B) increasing the available resources;</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$C) improvement of methodological and personnel support of the education system;</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$D) improvement of the material and technical base in the field of education;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$E) all the given tasks are correct;</w:t>
      </w:r>
    </w:p>
    <w:p w:rsidR="00E8774B" w:rsidRPr="00976F5A" w:rsidRDefault="00E8774B" w:rsidP="004949DC">
      <w:pPr>
        <w:rPr>
          <w:rFonts w:ascii="Palatino Linotype" w:hAnsi="Palatino Linotype"/>
          <w:b/>
          <w:bCs/>
          <w:sz w:val="28"/>
          <w:szCs w:val="28"/>
          <w:lang w:val="en-US"/>
        </w:rPr>
      </w:pPr>
      <w:r w:rsidRPr="00976F5A">
        <w:rPr>
          <w:rFonts w:ascii="Palatino Linotype" w:hAnsi="Palatino Linotype"/>
          <w:b/>
          <w:bCs/>
          <w:sz w:val="28"/>
          <w:szCs w:val="28"/>
          <w:lang w:val="en-US"/>
        </w:rPr>
        <w:t>@153. The main tasks of the state in the field of health are:;</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$A) lowering the level of maternal and child mortality and improving maternal and child health protection;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$B) increasing the effectiveness of the management and funding system;</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$C) increasing the role of the private sector;</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$D) improvement of personnel training and development of the material and technical base;</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$E) all the above tasks are correct;</w:t>
      </w:r>
    </w:p>
    <w:p w:rsidR="00E8774B" w:rsidRPr="00976F5A" w:rsidRDefault="00E8774B" w:rsidP="004949DC">
      <w:pPr>
        <w:rPr>
          <w:rFonts w:ascii="Palatino Linotype" w:hAnsi="Palatino Linotype"/>
          <w:b/>
          <w:bCs/>
          <w:sz w:val="28"/>
          <w:szCs w:val="28"/>
          <w:lang w:val="en-US"/>
        </w:rPr>
      </w:pPr>
      <w:r w:rsidRPr="00976F5A">
        <w:rPr>
          <w:rFonts w:ascii="Palatino Linotype" w:hAnsi="Palatino Linotype"/>
          <w:b/>
          <w:bCs/>
          <w:sz w:val="28"/>
          <w:szCs w:val="28"/>
          <w:lang w:val="en-US"/>
        </w:rPr>
        <w:t>@154. The center of science management in the scientific infrastructure is:;</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$A) Ministry of Education of the Republic of Tajikistan;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$B) higher schools in the republic;</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$C) Academy of Sciences of the Republic of Tajikistan;</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$D) Ministry of Economic Development and Trade;</w:t>
      </w:r>
    </w:p>
    <w:p w:rsidR="00E8774B" w:rsidRPr="00976F5A" w:rsidRDefault="00E8774B" w:rsidP="004949DC">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@155. The scientific infrastructure is:;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is a material and technical base that provides favorable conditions for scientific activity;</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pre-school institutions and schools that provide a basis for personnel training;</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scientific institutes that conduct scientific research;</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ministries and state offices;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@156. The sources of economic development include:;</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production factors;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market elements;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economic resources and scientific-technical progress;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demand and supply;</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levels of management and management function;</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@157. Factors of production include:;</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demands and proposals;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price and competition;</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labor, land and capital;</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rent, interest and dividend;</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sources of economic development;</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@158. Economic development is affected by various factors, identify the most important of them:;</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factors of demand, supply and negative factors;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economic factors and social factors;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environmental and technical factors;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economic factors, demand;</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social factors, suggestions;</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@159. The factors of economic development (suggestions) include:;</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quantity and quality of natural resources;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quality of labor force;</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level of technology used in production;</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good natural conditions of the country;</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102F15">
      <w:pPr>
        <w:rPr>
          <w:rFonts w:ascii="Palatino Linotype" w:hAnsi="Palatino Linotype"/>
          <w:b/>
          <w:sz w:val="28"/>
          <w:szCs w:val="28"/>
          <w:lang w:val="en-US"/>
        </w:rPr>
      </w:pPr>
      <w:r w:rsidRPr="00976F5A">
        <w:rPr>
          <w:rFonts w:ascii="Palatino Linotype" w:hAnsi="Palatino Linotype"/>
          <w:b/>
          <w:sz w:val="28"/>
          <w:szCs w:val="28"/>
          <w:lang w:val="en-US"/>
        </w:rPr>
        <w:t>@160. What factors of economic development include wages, fiscal policy of the state, willingness to save;</w:t>
      </w:r>
    </w:p>
    <w:p w:rsidR="00E8774B" w:rsidRPr="00976F5A" w:rsidRDefault="00E8774B" w:rsidP="00102F15">
      <w:pPr>
        <w:rPr>
          <w:rFonts w:ascii="Palatino Linotype" w:hAnsi="Palatino Linotype"/>
          <w:sz w:val="28"/>
          <w:szCs w:val="28"/>
          <w:lang w:val="en-US"/>
        </w:rPr>
      </w:pPr>
      <w:r w:rsidRPr="00976F5A">
        <w:rPr>
          <w:rFonts w:ascii="Palatino Linotype" w:hAnsi="Palatino Linotype"/>
          <w:sz w:val="28"/>
          <w:szCs w:val="28"/>
          <w:lang w:val="en-US"/>
        </w:rPr>
        <w:t>$A) demand factors;</w:t>
      </w:r>
    </w:p>
    <w:p w:rsidR="00E8774B" w:rsidRPr="00976F5A" w:rsidRDefault="00E8774B" w:rsidP="00102F15">
      <w:pPr>
        <w:rPr>
          <w:rFonts w:ascii="Palatino Linotype" w:hAnsi="Palatino Linotype"/>
          <w:sz w:val="28"/>
          <w:szCs w:val="28"/>
          <w:lang w:val="en-US"/>
        </w:rPr>
      </w:pPr>
      <w:r w:rsidRPr="00976F5A">
        <w:rPr>
          <w:rFonts w:ascii="Palatino Linotype" w:hAnsi="Palatino Linotype"/>
          <w:sz w:val="28"/>
          <w:szCs w:val="28"/>
          <w:lang w:val="en-US"/>
        </w:rPr>
        <w:t xml:space="preserve">$B) supply factors; </w:t>
      </w:r>
    </w:p>
    <w:p w:rsidR="00E8774B" w:rsidRPr="00976F5A" w:rsidRDefault="00E8774B" w:rsidP="00102F15">
      <w:pPr>
        <w:rPr>
          <w:rFonts w:ascii="Palatino Linotype" w:hAnsi="Palatino Linotype"/>
          <w:sz w:val="28"/>
          <w:szCs w:val="28"/>
          <w:lang w:val="en-US"/>
        </w:rPr>
      </w:pPr>
      <w:r w:rsidRPr="00976F5A">
        <w:rPr>
          <w:rFonts w:ascii="Palatino Linotype" w:hAnsi="Palatino Linotype"/>
          <w:sz w:val="28"/>
          <w:szCs w:val="28"/>
          <w:lang w:val="en-US"/>
        </w:rPr>
        <w:t xml:space="preserve">$C) negative factors; </w:t>
      </w:r>
    </w:p>
    <w:p w:rsidR="00E8774B" w:rsidRPr="00976F5A" w:rsidRDefault="00E8774B" w:rsidP="00102F15">
      <w:pPr>
        <w:rPr>
          <w:rFonts w:ascii="Palatino Linotype" w:hAnsi="Palatino Linotype"/>
          <w:sz w:val="28"/>
          <w:szCs w:val="28"/>
          <w:lang w:val="en-US"/>
        </w:rPr>
      </w:pPr>
      <w:r w:rsidRPr="00976F5A">
        <w:rPr>
          <w:rFonts w:ascii="Palatino Linotype" w:hAnsi="Palatino Linotype"/>
          <w:sz w:val="28"/>
          <w:szCs w:val="28"/>
          <w:lang w:val="en-US"/>
        </w:rPr>
        <w:t xml:space="preserve">$D) production factors; </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natural factors;</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@161. The following are the negative factors of economic development:;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devaluation of money;</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increase in unemployment;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budget deficit;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insufficient level of competition;</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all the above factors are correct;</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@162. Depending on the factors that affect economic development, how many models of economic development differ from each other:;</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3 models;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2 models;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5 models;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6 models;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10 models;</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@163. Identify examples of economic development:;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demand model;</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sample of offers;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one-factor, two-factor, three-factor model;</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price comparison, competition;</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the correct option is not provided;</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@164. Economic development is defined according to the following concepts:;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quantitative concept and quantitative-qualitative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macroeconomic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the concept of demand and supply;</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quantitative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 xml:space="preserve">$E) quantitative and qualitative concept; </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@165. According to the quantitative concept, economic development is:;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market value of goods and services in the current year;</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reflects the monetary expression of goods and products;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increase in the volume of the total national product (GDP and NI);</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increase of the total national product due to the agricultural sector;</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@166. According to which concept, economic development is called the improvement of the quantity and quality of production and the increase in the volume of public products, which help to solve the problem of limited resources and raise the standard of living of the population:;</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neoclassical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Marxist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quantitative and qualitative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quantitative concept;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classical concept;</w:t>
      </w:r>
    </w:p>
    <w:p w:rsidR="00E8774B" w:rsidRPr="00976F5A" w:rsidRDefault="00E8774B" w:rsidP="00B15608">
      <w:pPr>
        <w:rPr>
          <w:rFonts w:ascii="Palatino Linotype" w:hAnsi="Palatino Linotype"/>
          <w:b/>
          <w:bCs/>
          <w:sz w:val="28"/>
          <w:szCs w:val="28"/>
          <w:lang w:val="en-US"/>
        </w:rPr>
      </w:pPr>
      <w:r w:rsidRPr="00976F5A">
        <w:rPr>
          <w:rFonts w:ascii="Palatino Linotype" w:hAnsi="Palatino Linotype"/>
          <w:b/>
          <w:bCs/>
          <w:sz w:val="28"/>
          <w:szCs w:val="28"/>
          <w:lang w:val="en-US"/>
        </w:rPr>
        <w:t>@167. Determine the forms of economic development from the following options:;</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$A) extensive and quantitative economic development;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$B) extensive, intensive and mixed economic development;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$C) mixed and qualitative economic development;</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$D) economic development of supply and demand;</w:t>
      </w:r>
    </w:p>
    <w:p w:rsidR="00E8774B" w:rsidRPr="00976F5A" w:rsidRDefault="00E8774B" w:rsidP="00B15608">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7C5E18">
      <w:pPr>
        <w:rPr>
          <w:rFonts w:ascii="Palatino Linotype" w:hAnsi="Palatino Linotype"/>
          <w:b/>
          <w:bCs/>
          <w:sz w:val="28"/>
          <w:szCs w:val="28"/>
          <w:lang w:val="en-US"/>
        </w:rPr>
      </w:pPr>
      <w:r w:rsidRPr="00976F5A">
        <w:rPr>
          <w:rFonts w:ascii="Palatino Linotype" w:hAnsi="Palatino Linotype"/>
          <w:b/>
          <w:bCs/>
          <w:sz w:val="28"/>
          <w:szCs w:val="28"/>
          <w:lang w:val="en-US"/>
        </w:rPr>
        <w:t>@168. What type of economic development explains an increase in the volume of the gross national product due to the use of additional factors of production:;</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$A) mixed economic development;</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$B) extensive economic development;</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$C) intensive economic development;</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$D) economic development of demand;</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$E) all options are incorrect;</w:t>
      </w:r>
    </w:p>
    <w:p w:rsidR="00E8774B" w:rsidRPr="00976F5A" w:rsidRDefault="00E8774B" w:rsidP="007C5E18">
      <w:pPr>
        <w:rPr>
          <w:rFonts w:ascii="Palatino Linotype" w:hAnsi="Palatino Linotype"/>
          <w:b/>
          <w:bCs/>
          <w:sz w:val="28"/>
          <w:szCs w:val="28"/>
          <w:lang w:val="en-US"/>
        </w:rPr>
      </w:pPr>
      <w:r w:rsidRPr="00976F5A">
        <w:rPr>
          <w:rFonts w:ascii="Palatino Linotype" w:hAnsi="Palatino Linotype"/>
          <w:b/>
          <w:bCs/>
          <w:sz w:val="28"/>
          <w:szCs w:val="28"/>
          <w:lang w:val="en-US"/>
        </w:rPr>
        <w:t>@169. Mixed economic development is:;</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$A) increase in the volume of the total national product due to the use of additional factors of production;</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$B) increase in the volume of the total national product due to the improvement of production factors (especially equipment and technology);</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$C) increase in the volume of the total national product due to the increase in the number of production factors and improvement of technology and equipment;</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$D) increase in the volume of GNP when there is periodic unemployment;</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$E) increase in the volume of macroeconomic indicators when there is full employment;</w:t>
      </w:r>
    </w:p>
    <w:p w:rsidR="00E8774B" w:rsidRPr="00976F5A" w:rsidRDefault="00E8774B" w:rsidP="007C5E18">
      <w:pPr>
        <w:rPr>
          <w:rFonts w:ascii="Palatino Linotype" w:hAnsi="Palatino Linotype"/>
          <w:b/>
          <w:bCs/>
          <w:sz w:val="28"/>
          <w:szCs w:val="28"/>
          <w:lang w:val="en-US"/>
        </w:rPr>
      </w:pPr>
      <w:r w:rsidRPr="00976F5A">
        <w:rPr>
          <w:rFonts w:ascii="Palatino Linotype" w:hAnsi="Palatino Linotype"/>
          <w:b/>
          <w:bCs/>
          <w:sz w:val="28"/>
          <w:szCs w:val="28"/>
          <w:lang w:val="en-US"/>
        </w:rPr>
        <w:t>@170. The main goal of state regulation of economic development is:;</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$A) purchase of valuable papers;</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$B) support of business activity;</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$C) increase in funding;</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$D) reduction of state expenses;</w:t>
      </w:r>
    </w:p>
    <w:p w:rsidR="00E8774B" w:rsidRPr="00976F5A" w:rsidRDefault="00E8774B" w:rsidP="007C5E18">
      <w:pPr>
        <w:rPr>
          <w:rFonts w:ascii="Palatino Linotype" w:hAnsi="Palatino Linotype"/>
          <w:sz w:val="28"/>
          <w:szCs w:val="28"/>
          <w:lang w:val="en-US"/>
        </w:rPr>
      </w:pPr>
      <w:r w:rsidRPr="00976F5A">
        <w:rPr>
          <w:rFonts w:ascii="Palatino Linotype" w:hAnsi="Palatino Linotype"/>
          <w:sz w:val="28"/>
          <w:szCs w:val="28"/>
          <w:lang w:val="en-US"/>
        </w:rPr>
        <w:t>$E) reduction of the tax rate;</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@171. The main tasks of the state regulation of the economy are:;</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reducing the level of poverty, increasing the profitability of the population;</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ensuring stable economic development, stabilization of economic development;</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providing the population with jobs;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providing the population with electricity, water, gas;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@172. Determine the ways of the state policy on the increase of fixed capital from the following options:;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relocation of personnel;</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proper implementation of the production process;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increase in state savings, increase in private savings;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improving the activity of state bodies;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@173. John Keynes, a representative of the neoclassical school, proposed the following for increased funding:;</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increasing the tax rate;</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ensuring the republican and local budget;</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increasing government spending, lowering the loan interest rate;</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increasing the wages of employees of enterprises;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@174. What is the concept of regionalization:;</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this is the division of regions of the country into economic zones;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dividing the territory into regions is called zoning;</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administrative and border units of the country are regionalized;</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the division of industrial enterprises of the country into regions;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@175.Define zoning according to the zone classification criteria:;</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economic regionalization based on the territorial division of labor (regions and economic zones, regional production complexes, industrial centers);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administrative and territorial division (republic, country, region, administrative district, city, city district, town);</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economic regionalization according to existing problems;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identification of developed regions;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@176. It is a territorial and production complex, which was created on the basis of a large area and differs from other parts of the country with the specialization of the national economy, a unique economic and geographical position, and natural labor resources, which is:;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economic zone;</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economic region;</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industrial centers;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 xml:space="preserve">$D) free economic zones; </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@177. Identify aspects of regional economy:;</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the method of organizing the economic activity of a certain region is part of the national economy;</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is a scientific field that studies the economy of individual regions, its internal composition and mutual relations with other regional units;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study of regional correlation allows to determine the economic and social development of the country in separate administrative regions - provinces, districts;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studies the economy of the administrative and border units of the republic;</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the options listed above are included in the aspects of the regional economy;</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@178. Identify the main parts of the regional sector of the national economy:;</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the economy of a certain region (resource and production capacities, sectoral structure, living conditions, operational mechanism and management of the economy);</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economic relations between regions (openness of regions, their mutual connection);</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regional economic systems (national economy as a system of co-operating regions);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location of productive forces (characteristics of regions in terms of the location of natural resources, population, production, infrastructures, etc.) , regional aspects of the economic life of regions (from the point of view of the effectiveness of production, investment, labor and financial processes);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457743">
      <w:pPr>
        <w:rPr>
          <w:rFonts w:ascii="Palatino Linotype" w:hAnsi="Palatino Linotype"/>
          <w:b/>
          <w:bCs/>
          <w:sz w:val="28"/>
          <w:szCs w:val="28"/>
          <w:lang w:val="en-US"/>
        </w:rPr>
      </w:pPr>
      <w:r w:rsidRPr="00976F5A">
        <w:rPr>
          <w:rFonts w:ascii="Palatino Linotype" w:hAnsi="Palatino Linotype"/>
          <w:b/>
          <w:bCs/>
          <w:sz w:val="28"/>
          <w:szCs w:val="28"/>
          <w:lang w:val="en-US"/>
        </w:rPr>
        <w:t>@179. Different concepts are used in the topic of regional economy, one of these concepts is area, which you can define from the following options;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$A) Area - this is a part (limited) of the solid upper layer of the earth, which has natural and anthropogenic characteristics and resources, and is characterized by its length, area as a special type of local resource, geographical position and other qualities, which is the subject of a specific activity or researches are decided;</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$B) is called the height and depression of the earth's surface;</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$C) it is a defined area where there are large industrial enterprises;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$D) market value of goods and services at current year's prices;</w:t>
      </w:r>
    </w:p>
    <w:p w:rsidR="00E8774B" w:rsidRPr="00976F5A" w:rsidRDefault="00E8774B" w:rsidP="00457743">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990371">
      <w:pPr>
        <w:rPr>
          <w:rFonts w:ascii="Palatino Linotype" w:hAnsi="Palatino Linotype"/>
          <w:b/>
          <w:bCs/>
          <w:sz w:val="28"/>
          <w:szCs w:val="28"/>
          <w:lang w:val="en-US"/>
        </w:rPr>
      </w:pPr>
      <w:r w:rsidRPr="00976F5A">
        <w:rPr>
          <w:rFonts w:ascii="Palatino Linotype" w:hAnsi="Palatino Linotype"/>
          <w:b/>
          <w:bCs/>
          <w:sz w:val="28"/>
          <w:szCs w:val="28"/>
          <w:lang w:val="en-US"/>
        </w:rPr>
        <w:t>@180. The non-uniformity of the composition of the area is determined by what are the most important indicators:;</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$A) economic, social;</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$B) social;</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$C) national, demographic;</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$D) historical;</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$E) all the above signs are correct;</w:t>
      </w:r>
    </w:p>
    <w:p w:rsidR="00E8774B" w:rsidRPr="00976F5A" w:rsidRDefault="00E8774B" w:rsidP="00990371">
      <w:pPr>
        <w:rPr>
          <w:rFonts w:ascii="Palatino Linotype" w:hAnsi="Palatino Linotype"/>
          <w:b/>
          <w:bCs/>
          <w:sz w:val="28"/>
          <w:szCs w:val="28"/>
          <w:lang w:val="en-US"/>
        </w:rPr>
      </w:pPr>
      <w:r w:rsidRPr="00976F5A">
        <w:rPr>
          <w:rFonts w:ascii="Palatino Linotype" w:hAnsi="Palatino Linotype"/>
          <w:b/>
          <w:bCs/>
          <w:sz w:val="28"/>
          <w:szCs w:val="28"/>
          <w:lang w:val="en-US"/>
        </w:rPr>
        <w:t>@181. The synonym of "district" is:;</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$A) province;</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$B) country;</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$C) land;</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$D) region;</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$E) city and town;</w:t>
      </w:r>
    </w:p>
    <w:p w:rsidR="00E8774B" w:rsidRPr="00976F5A" w:rsidRDefault="00E8774B" w:rsidP="00990371">
      <w:pPr>
        <w:rPr>
          <w:rFonts w:ascii="Palatino Linotype" w:hAnsi="Palatino Linotype"/>
          <w:b/>
          <w:bCs/>
          <w:sz w:val="28"/>
          <w:szCs w:val="28"/>
          <w:lang w:val="en-US"/>
        </w:rPr>
      </w:pPr>
      <w:r w:rsidRPr="00976F5A">
        <w:rPr>
          <w:rFonts w:ascii="Palatino Linotype" w:hAnsi="Palatino Linotype"/>
          <w:b/>
          <w:bCs/>
          <w:sz w:val="28"/>
          <w:szCs w:val="28"/>
          <w:lang w:val="en-US"/>
        </w:rPr>
        <w:t>@182. How the concept of the region in relation to the international community is used:;</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$A) world regions;</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$B) the largest cities of the world;</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$C) communities of the country;</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$D) regions of the country;</w:t>
      </w:r>
    </w:p>
    <w:p w:rsidR="00E8774B" w:rsidRPr="00976F5A" w:rsidRDefault="00E8774B" w:rsidP="00990371">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@183. The Russian definition of "area" is :;</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scale;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region;</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territory;</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zone;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all answers are correct;</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@184. Another definition of region is:;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city;</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province;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land;</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economic space;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district;</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@185. What types of infrastructure do you know by scale:;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international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infrastructure of states;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infrastructure of districts;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infrastructure of towns and villages;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all options are correct;</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@186. According to what signs, production and social infrastructure are grouped:;</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by scale;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by human activity;</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according to different signs;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by enterprises;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by objective and subjective symptoms;</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@187. Production infrastructure includes:;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transportation;</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power plant;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communication, water supply and sewage;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material and technical support;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all the above options are correct;</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@188. What types of infrastructure include transport, communication, power plants, technical material supply, water supply and sewerage:;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production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social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military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market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tourism and sports infrastructure;</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@189. In what types of infrastructure included International infrastructure, states, infrastructure of districts, infrastructure of towns, infrastructure of localities:;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market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social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zoom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production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military infrastructure;</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@190. Social infrastructure includes:;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social activities, distribution and transactions;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consumer services;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management, health;</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education, science, water supply, sanitation, housing and communal economy;</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all the listed options are included;</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@191. How many kilometers does the road make for cars?;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15 thousand km;</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16 thousand km of highway;</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10 thousand km of highways;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11 thousand km of highways;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900617">
      <w:pPr>
        <w:rPr>
          <w:rFonts w:ascii="Palatino Linotype" w:hAnsi="Palatino Linotype"/>
          <w:b/>
          <w:bCs/>
          <w:sz w:val="28"/>
          <w:szCs w:val="28"/>
          <w:lang w:val="en-US"/>
        </w:rPr>
      </w:pPr>
      <w:r w:rsidRPr="00976F5A">
        <w:rPr>
          <w:rFonts w:ascii="Palatino Linotype" w:hAnsi="Palatino Linotype"/>
          <w:b/>
          <w:bCs/>
          <w:sz w:val="28"/>
          <w:szCs w:val="28"/>
          <w:lang w:val="en-US"/>
        </w:rPr>
        <w:t>@192. Identify the important elements of Tajikistan's infrastructure from the following options:;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railway transport;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motor transport;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field of communication;</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aviation transport;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all the listed elements are correct;</w:t>
      </w:r>
    </w:p>
    <w:p w:rsidR="00E8774B" w:rsidRPr="00976F5A" w:rsidRDefault="00E8774B" w:rsidP="00900617">
      <w:pPr>
        <w:rPr>
          <w:rFonts w:ascii="Palatino Linotype" w:hAnsi="Palatino Linotype"/>
          <w:sz w:val="28"/>
          <w:szCs w:val="28"/>
          <w:lang w:val="en-US"/>
        </w:rPr>
      </w:pPr>
      <w:r w:rsidRPr="00976F5A">
        <w:rPr>
          <w:rFonts w:ascii="Palatino Linotype" w:hAnsi="Palatino Linotype"/>
          <w:b/>
          <w:bCs/>
          <w:sz w:val="28"/>
          <w:szCs w:val="28"/>
          <w:lang w:val="en-US"/>
        </w:rPr>
        <w:t>@193. Social activities, distribution and transactions, consumer services, administration, health, education, science, water supply, sanitation, housing and communal services are included in what type of infrastructure:</w:t>
      </w:r>
      <w:r w:rsidRPr="00976F5A">
        <w:rPr>
          <w:rFonts w:ascii="Palatino Linotype" w:hAnsi="Palatino Linotype"/>
          <w:sz w:val="28"/>
          <w:szCs w:val="28"/>
          <w:lang w:val="en-US"/>
        </w:rPr>
        <w:t>;</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$A) scientific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$B) production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$C) social infrastructure;</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$D) infrastructure indicators;</w:t>
      </w:r>
    </w:p>
    <w:p w:rsidR="00E8774B" w:rsidRPr="00976F5A" w:rsidRDefault="00E8774B" w:rsidP="00900617">
      <w:pPr>
        <w:rPr>
          <w:rFonts w:ascii="Palatino Linotype" w:hAnsi="Palatino Linotype"/>
          <w:sz w:val="28"/>
          <w:szCs w:val="28"/>
          <w:lang w:val="en-US"/>
        </w:rPr>
      </w:pPr>
      <w:r w:rsidRPr="00976F5A">
        <w:rPr>
          <w:rFonts w:ascii="Palatino Linotype" w:hAnsi="Palatino Linotype"/>
          <w:sz w:val="28"/>
          <w:szCs w:val="28"/>
          <w:lang w:val="en-US"/>
        </w:rPr>
        <w:t>$E) military infrastructure;</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@194. What percentage of transportation on the railway of Tajikistan is carried out by foreign wagons:;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50%;</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60%;</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85%;</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90%;</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75%;</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@195. The total possible hydropower resources of the country in a year are several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500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400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527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550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the correct answer is not provided;</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@196. How many kilowatt hours of electricity is produced in the republic nowadays:;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18-19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15-16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14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17.5-18 billion kWh;</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more than 20 billion kWh;</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@197. Which NPP produces the main part of electricity in the republic:;</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HPP of Sangtuda -1;</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HPP of Norak;</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HPP - Boygozi;</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Varzob HPP;</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HPP of Sangtoda 2;</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@198. Key infrastructure challenges include:;</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being far from the sea, the country being divided into regions, which limits economic access both between regions and between foreign markets;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incomplete implementation of institutional and economic reforms, imperfection of the state management system;</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existence of significant administrative obstacles for the development of the private sector, limited services of transport and forwarding organizations;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price increase for energy solutions, the weak material and technical base, which, despite the limited budgetary possibilities for recovery and development, requires significant financial means;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all the given options are correct;</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@199. Determine the factors that affect the formation of the production infrastructure from the following options;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natural and climatic conditions;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condition of roads;</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state of the equipment and technology used;</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the degree of specialization of the means of production;</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$E) all the above factors are correct;</w:t>
      </w:r>
    </w:p>
    <w:p w:rsidR="00E8774B" w:rsidRPr="00976F5A" w:rsidRDefault="00E8774B" w:rsidP="00DA3DBB">
      <w:pPr>
        <w:rPr>
          <w:rFonts w:ascii="Palatino Linotype" w:hAnsi="Palatino Linotype"/>
          <w:b/>
          <w:bCs/>
          <w:sz w:val="28"/>
          <w:szCs w:val="28"/>
          <w:lang w:val="en-US"/>
        </w:rPr>
      </w:pPr>
      <w:r w:rsidRPr="00976F5A">
        <w:rPr>
          <w:rFonts w:ascii="Palatino Linotype" w:hAnsi="Palatino Linotype"/>
          <w:b/>
          <w:bCs/>
          <w:sz w:val="28"/>
          <w:szCs w:val="28"/>
          <w:lang w:val="en-US"/>
        </w:rPr>
        <w:t>@200. The founder of regional economics in Russia:;</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$A) N.N. Nekrasov;</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$B) Walter Aizarda;</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$C) A.G. Granberg;</w:t>
      </w:r>
    </w:p>
    <w:p w:rsidR="00E8774B" w:rsidRPr="00976F5A" w:rsidRDefault="00E8774B" w:rsidP="00DA3DBB">
      <w:pPr>
        <w:rPr>
          <w:rFonts w:ascii="Palatino Linotype" w:hAnsi="Palatino Linotype"/>
          <w:sz w:val="28"/>
          <w:szCs w:val="28"/>
          <w:lang w:val="en-US"/>
        </w:rPr>
      </w:pPr>
      <w:r w:rsidRPr="00976F5A">
        <w:rPr>
          <w:rFonts w:ascii="Palatino Linotype" w:hAnsi="Palatino Linotype"/>
          <w:sz w:val="28"/>
          <w:szCs w:val="28"/>
          <w:lang w:val="en-US"/>
        </w:rPr>
        <w:t>$D) Vasily Leontev;</w:t>
      </w:r>
    </w:p>
    <w:p w:rsidR="00E8774B" w:rsidRPr="00976F5A" w:rsidRDefault="00E8774B" w:rsidP="000D3A3F">
      <w:pPr>
        <w:rPr>
          <w:rFonts w:ascii="Palatino Linotype" w:hAnsi="Palatino Linotype"/>
          <w:sz w:val="28"/>
          <w:szCs w:val="28"/>
          <w:lang w:val="en-US"/>
        </w:rPr>
      </w:pPr>
      <w:r w:rsidRPr="00976F5A">
        <w:rPr>
          <w:rFonts w:ascii="Palatino Linotype" w:hAnsi="Palatino Linotype"/>
          <w:sz w:val="28"/>
          <w:szCs w:val="28"/>
        </w:rPr>
        <w:t>$E) A.I. Gavrilov;</w:t>
      </w:r>
    </w:p>
    <w:sectPr w:rsidR="00E8774B" w:rsidRPr="00976F5A" w:rsidSect="00B4132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D3A3F"/>
    <w:rsid w:val="00097F55"/>
    <w:rsid w:val="000B16DA"/>
    <w:rsid w:val="000D3A3F"/>
    <w:rsid w:val="000F01B6"/>
    <w:rsid w:val="00102F15"/>
    <w:rsid w:val="00144E14"/>
    <w:rsid w:val="001D2A64"/>
    <w:rsid w:val="00234C51"/>
    <w:rsid w:val="0029498A"/>
    <w:rsid w:val="002D0079"/>
    <w:rsid w:val="002D4624"/>
    <w:rsid w:val="0030515B"/>
    <w:rsid w:val="00315ECE"/>
    <w:rsid w:val="00321E07"/>
    <w:rsid w:val="003536F1"/>
    <w:rsid w:val="003712C9"/>
    <w:rsid w:val="00372E7A"/>
    <w:rsid w:val="00431B45"/>
    <w:rsid w:val="00457743"/>
    <w:rsid w:val="004949DC"/>
    <w:rsid w:val="004D6398"/>
    <w:rsid w:val="005226A2"/>
    <w:rsid w:val="005F0D6F"/>
    <w:rsid w:val="006A1236"/>
    <w:rsid w:val="006A611B"/>
    <w:rsid w:val="00712235"/>
    <w:rsid w:val="007B2F5D"/>
    <w:rsid w:val="007C5E18"/>
    <w:rsid w:val="007C733B"/>
    <w:rsid w:val="007E1659"/>
    <w:rsid w:val="00830599"/>
    <w:rsid w:val="00900617"/>
    <w:rsid w:val="009568CC"/>
    <w:rsid w:val="00976F5A"/>
    <w:rsid w:val="00990371"/>
    <w:rsid w:val="00995ECF"/>
    <w:rsid w:val="009E79FC"/>
    <w:rsid w:val="00A17456"/>
    <w:rsid w:val="00A746FC"/>
    <w:rsid w:val="00AE4C1C"/>
    <w:rsid w:val="00B15608"/>
    <w:rsid w:val="00B256A4"/>
    <w:rsid w:val="00B41328"/>
    <w:rsid w:val="00C0763E"/>
    <w:rsid w:val="00C90B5E"/>
    <w:rsid w:val="00C93442"/>
    <w:rsid w:val="00D25C05"/>
    <w:rsid w:val="00D35C01"/>
    <w:rsid w:val="00D62E22"/>
    <w:rsid w:val="00D65541"/>
    <w:rsid w:val="00D80BC2"/>
    <w:rsid w:val="00DA3DBB"/>
    <w:rsid w:val="00DC74B2"/>
    <w:rsid w:val="00E003E2"/>
    <w:rsid w:val="00E53A1D"/>
    <w:rsid w:val="00E64EEA"/>
    <w:rsid w:val="00E65C34"/>
    <w:rsid w:val="00E8774B"/>
    <w:rsid w:val="00F24DB3"/>
    <w:rsid w:val="00F55075"/>
    <w:rsid w:val="00F90FEB"/>
    <w:rsid w:val="00FD0BB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1328"/>
    <w:pPr>
      <w:spacing w:after="160" w:line="259" w:lineRule="auto"/>
    </w:pPr>
    <w:rPr>
      <w:kern w:val="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rsid w:val="000D3A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ru-RU"/>
    </w:rPr>
  </w:style>
  <w:style w:type="character" w:customStyle="1" w:styleId="HTMLPreformattedChar">
    <w:name w:val="HTML Preformatted Char"/>
    <w:basedOn w:val="DefaultParagraphFont"/>
    <w:link w:val="HTMLPreformatted"/>
    <w:uiPriority w:val="99"/>
    <w:semiHidden/>
    <w:locked/>
    <w:rsid w:val="000D3A3F"/>
    <w:rPr>
      <w:rFonts w:ascii="Courier New" w:hAnsi="Courier New" w:cs="Courier New"/>
      <w:kern w:val="0"/>
      <w:sz w:val="20"/>
      <w:szCs w:val="20"/>
      <w:lang w:eastAsia="ru-RU"/>
    </w:rPr>
  </w:style>
  <w:style w:type="character" w:customStyle="1" w:styleId="y2iqfc">
    <w:name w:val="y2iqfc"/>
    <w:basedOn w:val="DefaultParagraphFont"/>
    <w:uiPriority w:val="99"/>
    <w:rsid w:val="000D3A3F"/>
    <w:rPr>
      <w:rFonts w:cs="Times New Roman"/>
    </w:rPr>
  </w:style>
</w:styles>
</file>

<file path=word/webSettings.xml><?xml version="1.0" encoding="utf-8"?>
<w:webSettings xmlns:r="http://schemas.openxmlformats.org/officeDocument/2006/relationships" xmlns:w="http://schemas.openxmlformats.org/wordprocessingml/2006/main">
  <w:divs>
    <w:div w:id="1622876307">
      <w:marLeft w:val="0"/>
      <w:marRight w:val="0"/>
      <w:marTop w:val="0"/>
      <w:marBottom w:val="0"/>
      <w:divBdr>
        <w:top w:val="none" w:sz="0" w:space="0" w:color="auto"/>
        <w:left w:val="none" w:sz="0" w:space="0" w:color="auto"/>
        <w:bottom w:val="none" w:sz="0" w:space="0" w:color="auto"/>
        <w:right w:val="none" w:sz="0" w:space="0" w:color="auto"/>
      </w:divBdr>
    </w:div>
    <w:div w:id="1622876308">
      <w:marLeft w:val="0"/>
      <w:marRight w:val="0"/>
      <w:marTop w:val="0"/>
      <w:marBottom w:val="0"/>
      <w:divBdr>
        <w:top w:val="none" w:sz="0" w:space="0" w:color="auto"/>
        <w:left w:val="none" w:sz="0" w:space="0" w:color="auto"/>
        <w:bottom w:val="none" w:sz="0" w:space="0" w:color="auto"/>
        <w:right w:val="none" w:sz="0" w:space="0" w:color="auto"/>
      </w:divBdr>
    </w:div>
    <w:div w:id="1622876309">
      <w:marLeft w:val="0"/>
      <w:marRight w:val="0"/>
      <w:marTop w:val="0"/>
      <w:marBottom w:val="0"/>
      <w:divBdr>
        <w:top w:val="none" w:sz="0" w:space="0" w:color="auto"/>
        <w:left w:val="none" w:sz="0" w:space="0" w:color="auto"/>
        <w:bottom w:val="none" w:sz="0" w:space="0" w:color="auto"/>
        <w:right w:val="none" w:sz="0" w:space="0" w:color="auto"/>
      </w:divBdr>
    </w:div>
    <w:div w:id="1622876310">
      <w:marLeft w:val="0"/>
      <w:marRight w:val="0"/>
      <w:marTop w:val="0"/>
      <w:marBottom w:val="0"/>
      <w:divBdr>
        <w:top w:val="none" w:sz="0" w:space="0" w:color="auto"/>
        <w:left w:val="none" w:sz="0" w:space="0" w:color="auto"/>
        <w:bottom w:val="none" w:sz="0" w:space="0" w:color="auto"/>
        <w:right w:val="none" w:sz="0" w:space="0" w:color="auto"/>
      </w:divBdr>
    </w:div>
    <w:div w:id="1622876311">
      <w:marLeft w:val="0"/>
      <w:marRight w:val="0"/>
      <w:marTop w:val="0"/>
      <w:marBottom w:val="0"/>
      <w:divBdr>
        <w:top w:val="none" w:sz="0" w:space="0" w:color="auto"/>
        <w:left w:val="none" w:sz="0" w:space="0" w:color="auto"/>
        <w:bottom w:val="none" w:sz="0" w:space="0" w:color="auto"/>
        <w:right w:val="none" w:sz="0" w:space="0" w:color="auto"/>
      </w:divBdr>
    </w:div>
    <w:div w:id="1622876312">
      <w:marLeft w:val="0"/>
      <w:marRight w:val="0"/>
      <w:marTop w:val="0"/>
      <w:marBottom w:val="0"/>
      <w:divBdr>
        <w:top w:val="none" w:sz="0" w:space="0" w:color="auto"/>
        <w:left w:val="none" w:sz="0" w:space="0" w:color="auto"/>
        <w:bottom w:val="none" w:sz="0" w:space="0" w:color="auto"/>
        <w:right w:val="none" w:sz="0" w:space="0" w:color="auto"/>
      </w:divBdr>
    </w:div>
    <w:div w:id="1622876313">
      <w:marLeft w:val="0"/>
      <w:marRight w:val="0"/>
      <w:marTop w:val="0"/>
      <w:marBottom w:val="0"/>
      <w:divBdr>
        <w:top w:val="none" w:sz="0" w:space="0" w:color="auto"/>
        <w:left w:val="none" w:sz="0" w:space="0" w:color="auto"/>
        <w:bottom w:val="none" w:sz="0" w:space="0" w:color="auto"/>
        <w:right w:val="none" w:sz="0" w:space="0" w:color="auto"/>
      </w:divBdr>
    </w:div>
    <w:div w:id="1622876314">
      <w:marLeft w:val="0"/>
      <w:marRight w:val="0"/>
      <w:marTop w:val="0"/>
      <w:marBottom w:val="0"/>
      <w:divBdr>
        <w:top w:val="none" w:sz="0" w:space="0" w:color="auto"/>
        <w:left w:val="none" w:sz="0" w:space="0" w:color="auto"/>
        <w:bottom w:val="none" w:sz="0" w:space="0" w:color="auto"/>
        <w:right w:val="none" w:sz="0" w:space="0" w:color="auto"/>
      </w:divBdr>
    </w:div>
    <w:div w:id="1622876315">
      <w:marLeft w:val="0"/>
      <w:marRight w:val="0"/>
      <w:marTop w:val="0"/>
      <w:marBottom w:val="0"/>
      <w:divBdr>
        <w:top w:val="none" w:sz="0" w:space="0" w:color="auto"/>
        <w:left w:val="none" w:sz="0" w:space="0" w:color="auto"/>
        <w:bottom w:val="none" w:sz="0" w:space="0" w:color="auto"/>
        <w:right w:val="none" w:sz="0" w:space="0" w:color="auto"/>
      </w:divBdr>
    </w:div>
    <w:div w:id="1622876316">
      <w:marLeft w:val="0"/>
      <w:marRight w:val="0"/>
      <w:marTop w:val="0"/>
      <w:marBottom w:val="0"/>
      <w:divBdr>
        <w:top w:val="none" w:sz="0" w:space="0" w:color="auto"/>
        <w:left w:val="none" w:sz="0" w:space="0" w:color="auto"/>
        <w:bottom w:val="none" w:sz="0" w:space="0" w:color="auto"/>
        <w:right w:val="none" w:sz="0" w:space="0" w:color="auto"/>
      </w:divBdr>
    </w:div>
    <w:div w:id="1622876317">
      <w:marLeft w:val="0"/>
      <w:marRight w:val="0"/>
      <w:marTop w:val="0"/>
      <w:marBottom w:val="0"/>
      <w:divBdr>
        <w:top w:val="none" w:sz="0" w:space="0" w:color="auto"/>
        <w:left w:val="none" w:sz="0" w:space="0" w:color="auto"/>
        <w:bottom w:val="none" w:sz="0" w:space="0" w:color="auto"/>
        <w:right w:val="none" w:sz="0" w:space="0" w:color="auto"/>
      </w:divBdr>
    </w:div>
    <w:div w:id="1622876318">
      <w:marLeft w:val="0"/>
      <w:marRight w:val="0"/>
      <w:marTop w:val="0"/>
      <w:marBottom w:val="0"/>
      <w:divBdr>
        <w:top w:val="none" w:sz="0" w:space="0" w:color="auto"/>
        <w:left w:val="none" w:sz="0" w:space="0" w:color="auto"/>
        <w:bottom w:val="none" w:sz="0" w:space="0" w:color="auto"/>
        <w:right w:val="none" w:sz="0" w:space="0" w:color="auto"/>
      </w:divBdr>
    </w:div>
    <w:div w:id="1622876319">
      <w:marLeft w:val="0"/>
      <w:marRight w:val="0"/>
      <w:marTop w:val="0"/>
      <w:marBottom w:val="0"/>
      <w:divBdr>
        <w:top w:val="none" w:sz="0" w:space="0" w:color="auto"/>
        <w:left w:val="none" w:sz="0" w:space="0" w:color="auto"/>
        <w:bottom w:val="none" w:sz="0" w:space="0" w:color="auto"/>
        <w:right w:val="none" w:sz="0" w:space="0" w:color="auto"/>
      </w:divBdr>
    </w:div>
    <w:div w:id="1622876320">
      <w:marLeft w:val="0"/>
      <w:marRight w:val="0"/>
      <w:marTop w:val="0"/>
      <w:marBottom w:val="0"/>
      <w:divBdr>
        <w:top w:val="none" w:sz="0" w:space="0" w:color="auto"/>
        <w:left w:val="none" w:sz="0" w:space="0" w:color="auto"/>
        <w:bottom w:val="none" w:sz="0" w:space="0" w:color="auto"/>
        <w:right w:val="none" w:sz="0" w:space="0" w:color="auto"/>
      </w:divBdr>
    </w:div>
    <w:div w:id="1622876321">
      <w:marLeft w:val="0"/>
      <w:marRight w:val="0"/>
      <w:marTop w:val="0"/>
      <w:marBottom w:val="0"/>
      <w:divBdr>
        <w:top w:val="none" w:sz="0" w:space="0" w:color="auto"/>
        <w:left w:val="none" w:sz="0" w:space="0" w:color="auto"/>
        <w:bottom w:val="none" w:sz="0" w:space="0" w:color="auto"/>
        <w:right w:val="none" w:sz="0" w:space="0" w:color="auto"/>
      </w:divBdr>
    </w:div>
    <w:div w:id="1622876322">
      <w:marLeft w:val="0"/>
      <w:marRight w:val="0"/>
      <w:marTop w:val="0"/>
      <w:marBottom w:val="0"/>
      <w:divBdr>
        <w:top w:val="none" w:sz="0" w:space="0" w:color="auto"/>
        <w:left w:val="none" w:sz="0" w:space="0" w:color="auto"/>
        <w:bottom w:val="none" w:sz="0" w:space="0" w:color="auto"/>
        <w:right w:val="none" w:sz="0" w:space="0" w:color="auto"/>
      </w:divBdr>
    </w:div>
    <w:div w:id="1622876323">
      <w:marLeft w:val="0"/>
      <w:marRight w:val="0"/>
      <w:marTop w:val="0"/>
      <w:marBottom w:val="0"/>
      <w:divBdr>
        <w:top w:val="none" w:sz="0" w:space="0" w:color="auto"/>
        <w:left w:val="none" w:sz="0" w:space="0" w:color="auto"/>
        <w:bottom w:val="none" w:sz="0" w:space="0" w:color="auto"/>
        <w:right w:val="none" w:sz="0" w:space="0" w:color="auto"/>
      </w:divBdr>
    </w:div>
    <w:div w:id="1622876324">
      <w:marLeft w:val="0"/>
      <w:marRight w:val="0"/>
      <w:marTop w:val="0"/>
      <w:marBottom w:val="0"/>
      <w:divBdr>
        <w:top w:val="none" w:sz="0" w:space="0" w:color="auto"/>
        <w:left w:val="none" w:sz="0" w:space="0" w:color="auto"/>
        <w:bottom w:val="none" w:sz="0" w:space="0" w:color="auto"/>
        <w:right w:val="none" w:sz="0" w:space="0" w:color="auto"/>
      </w:divBdr>
    </w:div>
    <w:div w:id="1622876325">
      <w:marLeft w:val="0"/>
      <w:marRight w:val="0"/>
      <w:marTop w:val="0"/>
      <w:marBottom w:val="0"/>
      <w:divBdr>
        <w:top w:val="none" w:sz="0" w:space="0" w:color="auto"/>
        <w:left w:val="none" w:sz="0" w:space="0" w:color="auto"/>
        <w:bottom w:val="none" w:sz="0" w:space="0" w:color="auto"/>
        <w:right w:val="none" w:sz="0" w:space="0" w:color="auto"/>
      </w:divBdr>
    </w:div>
    <w:div w:id="1622876326">
      <w:marLeft w:val="0"/>
      <w:marRight w:val="0"/>
      <w:marTop w:val="0"/>
      <w:marBottom w:val="0"/>
      <w:divBdr>
        <w:top w:val="none" w:sz="0" w:space="0" w:color="auto"/>
        <w:left w:val="none" w:sz="0" w:space="0" w:color="auto"/>
        <w:bottom w:val="none" w:sz="0" w:space="0" w:color="auto"/>
        <w:right w:val="none" w:sz="0" w:space="0" w:color="auto"/>
      </w:divBdr>
    </w:div>
    <w:div w:id="1622876327">
      <w:marLeft w:val="0"/>
      <w:marRight w:val="0"/>
      <w:marTop w:val="0"/>
      <w:marBottom w:val="0"/>
      <w:divBdr>
        <w:top w:val="none" w:sz="0" w:space="0" w:color="auto"/>
        <w:left w:val="none" w:sz="0" w:space="0" w:color="auto"/>
        <w:bottom w:val="none" w:sz="0" w:space="0" w:color="auto"/>
        <w:right w:val="none" w:sz="0" w:space="0" w:color="auto"/>
      </w:divBdr>
    </w:div>
    <w:div w:id="1622876328">
      <w:marLeft w:val="0"/>
      <w:marRight w:val="0"/>
      <w:marTop w:val="0"/>
      <w:marBottom w:val="0"/>
      <w:divBdr>
        <w:top w:val="none" w:sz="0" w:space="0" w:color="auto"/>
        <w:left w:val="none" w:sz="0" w:space="0" w:color="auto"/>
        <w:bottom w:val="none" w:sz="0" w:space="0" w:color="auto"/>
        <w:right w:val="none" w:sz="0" w:space="0" w:color="auto"/>
      </w:divBdr>
    </w:div>
    <w:div w:id="1622876329">
      <w:marLeft w:val="0"/>
      <w:marRight w:val="0"/>
      <w:marTop w:val="0"/>
      <w:marBottom w:val="0"/>
      <w:divBdr>
        <w:top w:val="none" w:sz="0" w:space="0" w:color="auto"/>
        <w:left w:val="none" w:sz="0" w:space="0" w:color="auto"/>
        <w:bottom w:val="none" w:sz="0" w:space="0" w:color="auto"/>
        <w:right w:val="none" w:sz="0" w:space="0" w:color="auto"/>
      </w:divBdr>
    </w:div>
    <w:div w:id="1622876330">
      <w:marLeft w:val="0"/>
      <w:marRight w:val="0"/>
      <w:marTop w:val="0"/>
      <w:marBottom w:val="0"/>
      <w:divBdr>
        <w:top w:val="none" w:sz="0" w:space="0" w:color="auto"/>
        <w:left w:val="none" w:sz="0" w:space="0" w:color="auto"/>
        <w:bottom w:val="none" w:sz="0" w:space="0" w:color="auto"/>
        <w:right w:val="none" w:sz="0" w:space="0" w:color="auto"/>
      </w:divBdr>
    </w:div>
    <w:div w:id="1622876331">
      <w:marLeft w:val="0"/>
      <w:marRight w:val="0"/>
      <w:marTop w:val="0"/>
      <w:marBottom w:val="0"/>
      <w:divBdr>
        <w:top w:val="none" w:sz="0" w:space="0" w:color="auto"/>
        <w:left w:val="none" w:sz="0" w:space="0" w:color="auto"/>
        <w:bottom w:val="none" w:sz="0" w:space="0" w:color="auto"/>
        <w:right w:val="none" w:sz="0" w:space="0" w:color="auto"/>
      </w:divBdr>
    </w:div>
    <w:div w:id="1622876332">
      <w:marLeft w:val="0"/>
      <w:marRight w:val="0"/>
      <w:marTop w:val="0"/>
      <w:marBottom w:val="0"/>
      <w:divBdr>
        <w:top w:val="none" w:sz="0" w:space="0" w:color="auto"/>
        <w:left w:val="none" w:sz="0" w:space="0" w:color="auto"/>
        <w:bottom w:val="none" w:sz="0" w:space="0" w:color="auto"/>
        <w:right w:val="none" w:sz="0" w:space="0" w:color="auto"/>
      </w:divBdr>
    </w:div>
    <w:div w:id="1622876333">
      <w:marLeft w:val="0"/>
      <w:marRight w:val="0"/>
      <w:marTop w:val="0"/>
      <w:marBottom w:val="0"/>
      <w:divBdr>
        <w:top w:val="none" w:sz="0" w:space="0" w:color="auto"/>
        <w:left w:val="none" w:sz="0" w:space="0" w:color="auto"/>
        <w:bottom w:val="none" w:sz="0" w:space="0" w:color="auto"/>
        <w:right w:val="none" w:sz="0" w:space="0" w:color="auto"/>
      </w:divBdr>
    </w:div>
    <w:div w:id="1622876334">
      <w:marLeft w:val="0"/>
      <w:marRight w:val="0"/>
      <w:marTop w:val="0"/>
      <w:marBottom w:val="0"/>
      <w:divBdr>
        <w:top w:val="none" w:sz="0" w:space="0" w:color="auto"/>
        <w:left w:val="none" w:sz="0" w:space="0" w:color="auto"/>
        <w:bottom w:val="none" w:sz="0" w:space="0" w:color="auto"/>
        <w:right w:val="none" w:sz="0" w:space="0" w:color="auto"/>
      </w:divBdr>
    </w:div>
    <w:div w:id="1622876335">
      <w:marLeft w:val="0"/>
      <w:marRight w:val="0"/>
      <w:marTop w:val="0"/>
      <w:marBottom w:val="0"/>
      <w:divBdr>
        <w:top w:val="none" w:sz="0" w:space="0" w:color="auto"/>
        <w:left w:val="none" w:sz="0" w:space="0" w:color="auto"/>
        <w:bottom w:val="none" w:sz="0" w:space="0" w:color="auto"/>
        <w:right w:val="none" w:sz="0" w:space="0" w:color="auto"/>
      </w:divBdr>
    </w:div>
    <w:div w:id="1622876336">
      <w:marLeft w:val="0"/>
      <w:marRight w:val="0"/>
      <w:marTop w:val="0"/>
      <w:marBottom w:val="0"/>
      <w:divBdr>
        <w:top w:val="none" w:sz="0" w:space="0" w:color="auto"/>
        <w:left w:val="none" w:sz="0" w:space="0" w:color="auto"/>
        <w:bottom w:val="none" w:sz="0" w:space="0" w:color="auto"/>
        <w:right w:val="none" w:sz="0" w:space="0" w:color="auto"/>
      </w:divBdr>
    </w:div>
    <w:div w:id="1622876337">
      <w:marLeft w:val="0"/>
      <w:marRight w:val="0"/>
      <w:marTop w:val="0"/>
      <w:marBottom w:val="0"/>
      <w:divBdr>
        <w:top w:val="none" w:sz="0" w:space="0" w:color="auto"/>
        <w:left w:val="none" w:sz="0" w:space="0" w:color="auto"/>
        <w:bottom w:val="none" w:sz="0" w:space="0" w:color="auto"/>
        <w:right w:val="none" w:sz="0" w:space="0" w:color="auto"/>
      </w:divBdr>
    </w:div>
    <w:div w:id="1622876338">
      <w:marLeft w:val="0"/>
      <w:marRight w:val="0"/>
      <w:marTop w:val="0"/>
      <w:marBottom w:val="0"/>
      <w:divBdr>
        <w:top w:val="none" w:sz="0" w:space="0" w:color="auto"/>
        <w:left w:val="none" w:sz="0" w:space="0" w:color="auto"/>
        <w:bottom w:val="none" w:sz="0" w:space="0" w:color="auto"/>
        <w:right w:val="none" w:sz="0" w:space="0" w:color="auto"/>
      </w:divBdr>
    </w:div>
    <w:div w:id="1622876339">
      <w:marLeft w:val="0"/>
      <w:marRight w:val="0"/>
      <w:marTop w:val="0"/>
      <w:marBottom w:val="0"/>
      <w:divBdr>
        <w:top w:val="none" w:sz="0" w:space="0" w:color="auto"/>
        <w:left w:val="none" w:sz="0" w:space="0" w:color="auto"/>
        <w:bottom w:val="none" w:sz="0" w:space="0" w:color="auto"/>
        <w:right w:val="none" w:sz="0" w:space="0" w:color="auto"/>
      </w:divBdr>
    </w:div>
    <w:div w:id="1622876340">
      <w:marLeft w:val="0"/>
      <w:marRight w:val="0"/>
      <w:marTop w:val="0"/>
      <w:marBottom w:val="0"/>
      <w:divBdr>
        <w:top w:val="none" w:sz="0" w:space="0" w:color="auto"/>
        <w:left w:val="none" w:sz="0" w:space="0" w:color="auto"/>
        <w:bottom w:val="none" w:sz="0" w:space="0" w:color="auto"/>
        <w:right w:val="none" w:sz="0" w:space="0" w:color="auto"/>
      </w:divBdr>
    </w:div>
    <w:div w:id="1622876341">
      <w:marLeft w:val="0"/>
      <w:marRight w:val="0"/>
      <w:marTop w:val="0"/>
      <w:marBottom w:val="0"/>
      <w:divBdr>
        <w:top w:val="none" w:sz="0" w:space="0" w:color="auto"/>
        <w:left w:val="none" w:sz="0" w:space="0" w:color="auto"/>
        <w:bottom w:val="none" w:sz="0" w:space="0" w:color="auto"/>
        <w:right w:val="none" w:sz="0" w:space="0" w:color="auto"/>
      </w:divBdr>
    </w:div>
    <w:div w:id="1622876342">
      <w:marLeft w:val="0"/>
      <w:marRight w:val="0"/>
      <w:marTop w:val="0"/>
      <w:marBottom w:val="0"/>
      <w:divBdr>
        <w:top w:val="none" w:sz="0" w:space="0" w:color="auto"/>
        <w:left w:val="none" w:sz="0" w:space="0" w:color="auto"/>
        <w:bottom w:val="none" w:sz="0" w:space="0" w:color="auto"/>
        <w:right w:val="none" w:sz="0" w:space="0" w:color="auto"/>
      </w:divBdr>
    </w:div>
    <w:div w:id="1622876343">
      <w:marLeft w:val="0"/>
      <w:marRight w:val="0"/>
      <w:marTop w:val="0"/>
      <w:marBottom w:val="0"/>
      <w:divBdr>
        <w:top w:val="none" w:sz="0" w:space="0" w:color="auto"/>
        <w:left w:val="none" w:sz="0" w:space="0" w:color="auto"/>
        <w:bottom w:val="none" w:sz="0" w:space="0" w:color="auto"/>
        <w:right w:val="none" w:sz="0" w:space="0" w:color="auto"/>
      </w:divBdr>
    </w:div>
    <w:div w:id="1622876344">
      <w:marLeft w:val="0"/>
      <w:marRight w:val="0"/>
      <w:marTop w:val="0"/>
      <w:marBottom w:val="0"/>
      <w:divBdr>
        <w:top w:val="none" w:sz="0" w:space="0" w:color="auto"/>
        <w:left w:val="none" w:sz="0" w:space="0" w:color="auto"/>
        <w:bottom w:val="none" w:sz="0" w:space="0" w:color="auto"/>
        <w:right w:val="none" w:sz="0" w:space="0" w:color="auto"/>
      </w:divBdr>
    </w:div>
    <w:div w:id="1622876345">
      <w:marLeft w:val="0"/>
      <w:marRight w:val="0"/>
      <w:marTop w:val="0"/>
      <w:marBottom w:val="0"/>
      <w:divBdr>
        <w:top w:val="none" w:sz="0" w:space="0" w:color="auto"/>
        <w:left w:val="none" w:sz="0" w:space="0" w:color="auto"/>
        <w:bottom w:val="none" w:sz="0" w:space="0" w:color="auto"/>
        <w:right w:val="none" w:sz="0" w:space="0" w:color="auto"/>
      </w:divBdr>
    </w:div>
    <w:div w:id="1622876346">
      <w:marLeft w:val="0"/>
      <w:marRight w:val="0"/>
      <w:marTop w:val="0"/>
      <w:marBottom w:val="0"/>
      <w:divBdr>
        <w:top w:val="none" w:sz="0" w:space="0" w:color="auto"/>
        <w:left w:val="none" w:sz="0" w:space="0" w:color="auto"/>
        <w:bottom w:val="none" w:sz="0" w:space="0" w:color="auto"/>
        <w:right w:val="none" w:sz="0" w:space="0" w:color="auto"/>
      </w:divBdr>
    </w:div>
    <w:div w:id="1622876347">
      <w:marLeft w:val="0"/>
      <w:marRight w:val="0"/>
      <w:marTop w:val="0"/>
      <w:marBottom w:val="0"/>
      <w:divBdr>
        <w:top w:val="none" w:sz="0" w:space="0" w:color="auto"/>
        <w:left w:val="none" w:sz="0" w:space="0" w:color="auto"/>
        <w:bottom w:val="none" w:sz="0" w:space="0" w:color="auto"/>
        <w:right w:val="none" w:sz="0" w:space="0" w:color="auto"/>
      </w:divBdr>
    </w:div>
    <w:div w:id="1622876348">
      <w:marLeft w:val="0"/>
      <w:marRight w:val="0"/>
      <w:marTop w:val="0"/>
      <w:marBottom w:val="0"/>
      <w:divBdr>
        <w:top w:val="none" w:sz="0" w:space="0" w:color="auto"/>
        <w:left w:val="none" w:sz="0" w:space="0" w:color="auto"/>
        <w:bottom w:val="none" w:sz="0" w:space="0" w:color="auto"/>
        <w:right w:val="none" w:sz="0" w:space="0" w:color="auto"/>
      </w:divBdr>
    </w:div>
    <w:div w:id="1622876349">
      <w:marLeft w:val="0"/>
      <w:marRight w:val="0"/>
      <w:marTop w:val="0"/>
      <w:marBottom w:val="0"/>
      <w:divBdr>
        <w:top w:val="none" w:sz="0" w:space="0" w:color="auto"/>
        <w:left w:val="none" w:sz="0" w:space="0" w:color="auto"/>
        <w:bottom w:val="none" w:sz="0" w:space="0" w:color="auto"/>
        <w:right w:val="none" w:sz="0" w:space="0" w:color="auto"/>
      </w:divBdr>
    </w:div>
    <w:div w:id="1622876350">
      <w:marLeft w:val="0"/>
      <w:marRight w:val="0"/>
      <w:marTop w:val="0"/>
      <w:marBottom w:val="0"/>
      <w:divBdr>
        <w:top w:val="none" w:sz="0" w:space="0" w:color="auto"/>
        <w:left w:val="none" w:sz="0" w:space="0" w:color="auto"/>
        <w:bottom w:val="none" w:sz="0" w:space="0" w:color="auto"/>
        <w:right w:val="none" w:sz="0" w:space="0" w:color="auto"/>
      </w:divBdr>
    </w:div>
    <w:div w:id="1622876351">
      <w:marLeft w:val="0"/>
      <w:marRight w:val="0"/>
      <w:marTop w:val="0"/>
      <w:marBottom w:val="0"/>
      <w:divBdr>
        <w:top w:val="none" w:sz="0" w:space="0" w:color="auto"/>
        <w:left w:val="none" w:sz="0" w:space="0" w:color="auto"/>
        <w:bottom w:val="none" w:sz="0" w:space="0" w:color="auto"/>
        <w:right w:val="none" w:sz="0" w:space="0" w:color="auto"/>
      </w:divBdr>
    </w:div>
    <w:div w:id="1622876352">
      <w:marLeft w:val="0"/>
      <w:marRight w:val="0"/>
      <w:marTop w:val="0"/>
      <w:marBottom w:val="0"/>
      <w:divBdr>
        <w:top w:val="none" w:sz="0" w:space="0" w:color="auto"/>
        <w:left w:val="none" w:sz="0" w:space="0" w:color="auto"/>
        <w:bottom w:val="none" w:sz="0" w:space="0" w:color="auto"/>
        <w:right w:val="none" w:sz="0" w:space="0" w:color="auto"/>
      </w:divBdr>
    </w:div>
    <w:div w:id="1622876353">
      <w:marLeft w:val="0"/>
      <w:marRight w:val="0"/>
      <w:marTop w:val="0"/>
      <w:marBottom w:val="0"/>
      <w:divBdr>
        <w:top w:val="none" w:sz="0" w:space="0" w:color="auto"/>
        <w:left w:val="none" w:sz="0" w:space="0" w:color="auto"/>
        <w:bottom w:val="none" w:sz="0" w:space="0" w:color="auto"/>
        <w:right w:val="none" w:sz="0" w:space="0" w:color="auto"/>
      </w:divBdr>
    </w:div>
    <w:div w:id="1622876354">
      <w:marLeft w:val="0"/>
      <w:marRight w:val="0"/>
      <w:marTop w:val="0"/>
      <w:marBottom w:val="0"/>
      <w:divBdr>
        <w:top w:val="none" w:sz="0" w:space="0" w:color="auto"/>
        <w:left w:val="none" w:sz="0" w:space="0" w:color="auto"/>
        <w:bottom w:val="none" w:sz="0" w:space="0" w:color="auto"/>
        <w:right w:val="none" w:sz="0" w:space="0" w:color="auto"/>
      </w:divBdr>
    </w:div>
    <w:div w:id="1622876355">
      <w:marLeft w:val="0"/>
      <w:marRight w:val="0"/>
      <w:marTop w:val="0"/>
      <w:marBottom w:val="0"/>
      <w:divBdr>
        <w:top w:val="none" w:sz="0" w:space="0" w:color="auto"/>
        <w:left w:val="none" w:sz="0" w:space="0" w:color="auto"/>
        <w:bottom w:val="none" w:sz="0" w:space="0" w:color="auto"/>
        <w:right w:val="none" w:sz="0" w:space="0" w:color="auto"/>
      </w:divBdr>
    </w:div>
    <w:div w:id="1622876356">
      <w:marLeft w:val="0"/>
      <w:marRight w:val="0"/>
      <w:marTop w:val="0"/>
      <w:marBottom w:val="0"/>
      <w:divBdr>
        <w:top w:val="none" w:sz="0" w:space="0" w:color="auto"/>
        <w:left w:val="none" w:sz="0" w:space="0" w:color="auto"/>
        <w:bottom w:val="none" w:sz="0" w:space="0" w:color="auto"/>
        <w:right w:val="none" w:sz="0" w:space="0" w:color="auto"/>
      </w:divBdr>
    </w:div>
    <w:div w:id="1622876357">
      <w:marLeft w:val="0"/>
      <w:marRight w:val="0"/>
      <w:marTop w:val="0"/>
      <w:marBottom w:val="0"/>
      <w:divBdr>
        <w:top w:val="none" w:sz="0" w:space="0" w:color="auto"/>
        <w:left w:val="none" w:sz="0" w:space="0" w:color="auto"/>
        <w:bottom w:val="none" w:sz="0" w:space="0" w:color="auto"/>
        <w:right w:val="none" w:sz="0" w:space="0" w:color="auto"/>
      </w:divBdr>
    </w:div>
    <w:div w:id="1622876358">
      <w:marLeft w:val="0"/>
      <w:marRight w:val="0"/>
      <w:marTop w:val="0"/>
      <w:marBottom w:val="0"/>
      <w:divBdr>
        <w:top w:val="none" w:sz="0" w:space="0" w:color="auto"/>
        <w:left w:val="none" w:sz="0" w:space="0" w:color="auto"/>
        <w:bottom w:val="none" w:sz="0" w:space="0" w:color="auto"/>
        <w:right w:val="none" w:sz="0" w:space="0" w:color="auto"/>
      </w:divBdr>
    </w:div>
    <w:div w:id="1622876359">
      <w:marLeft w:val="0"/>
      <w:marRight w:val="0"/>
      <w:marTop w:val="0"/>
      <w:marBottom w:val="0"/>
      <w:divBdr>
        <w:top w:val="none" w:sz="0" w:space="0" w:color="auto"/>
        <w:left w:val="none" w:sz="0" w:space="0" w:color="auto"/>
        <w:bottom w:val="none" w:sz="0" w:space="0" w:color="auto"/>
        <w:right w:val="none" w:sz="0" w:space="0" w:color="auto"/>
      </w:divBdr>
    </w:div>
    <w:div w:id="1622876360">
      <w:marLeft w:val="0"/>
      <w:marRight w:val="0"/>
      <w:marTop w:val="0"/>
      <w:marBottom w:val="0"/>
      <w:divBdr>
        <w:top w:val="none" w:sz="0" w:space="0" w:color="auto"/>
        <w:left w:val="none" w:sz="0" w:space="0" w:color="auto"/>
        <w:bottom w:val="none" w:sz="0" w:space="0" w:color="auto"/>
        <w:right w:val="none" w:sz="0" w:space="0" w:color="auto"/>
      </w:divBdr>
    </w:div>
    <w:div w:id="1622876361">
      <w:marLeft w:val="0"/>
      <w:marRight w:val="0"/>
      <w:marTop w:val="0"/>
      <w:marBottom w:val="0"/>
      <w:divBdr>
        <w:top w:val="none" w:sz="0" w:space="0" w:color="auto"/>
        <w:left w:val="none" w:sz="0" w:space="0" w:color="auto"/>
        <w:bottom w:val="none" w:sz="0" w:space="0" w:color="auto"/>
        <w:right w:val="none" w:sz="0" w:space="0" w:color="auto"/>
      </w:divBdr>
    </w:div>
    <w:div w:id="1622876362">
      <w:marLeft w:val="0"/>
      <w:marRight w:val="0"/>
      <w:marTop w:val="0"/>
      <w:marBottom w:val="0"/>
      <w:divBdr>
        <w:top w:val="none" w:sz="0" w:space="0" w:color="auto"/>
        <w:left w:val="none" w:sz="0" w:space="0" w:color="auto"/>
        <w:bottom w:val="none" w:sz="0" w:space="0" w:color="auto"/>
        <w:right w:val="none" w:sz="0" w:space="0" w:color="auto"/>
      </w:divBdr>
    </w:div>
    <w:div w:id="1622876363">
      <w:marLeft w:val="0"/>
      <w:marRight w:val="0"/>
      <w:marTop w:val="0"/>
      <w:marBottom w:val="0"/>
      <w:divBdr>
        <w:top w:val="none" w:sz="0" w:space="0" w:color="auto"/>
        <w:left w:val="none" w:sz="0" w:space="0" w:color="auto"/>
        <w:bottom w:val="none" w:sz="0" w:space="0" w:color="auto"/>
        <w:right w:val="none" w:sz="0" w:space="0" w:color="auto"/>
      </w:divBdr>
    </w:div>
    <w:div w:id="1622876364">
      <w:marLeft w:val="0"/>
      <w:marRight w:val="0"/>
      <w:marTop w:val="0"/>
      <w:marBottom w:val="0"/>
      <w:divBdr>
        <w:top w:val="none" w:sz="0" w:space="0" w:color="auto"/>
        <w:left w:val="none" w:sz="0" w:space="0" w:color="auto"/>
        <w:bottom w:val="none" w:sz="0" w:space="0" w:color="auto"/>
        <w:right w:val="none" w:sz="0" w:space="0" w:color="auto"/>
      </w:divBdr>
    </w:div>
    <w:div w:id="1622876365">
      <w:marLeft w:val="0"/>
      <w:marRight w:val="0"/>
      <w:marTop w:val="0"/>
      <w:marBottom w:val="0"/>
      <w:divBdr>
        <w:top w:val="none" w:sz="0" w:space="0" w:color="auto"/>
        <w:left w:val="none" w:sz="0" w:space="0" w:color="auto"/>
        <w:bottom w:val="none" w:sz="0" w:space="0" w:color="auto"/>
        <w:right w:val="none" w:sz="0" w:space="0" w:color="auto"/>
      </w:divBdr>
    </w:div>
    <w:div w:id="1622876366">
      <w:marLeft w:val="0"/>
      <w:marRight w:val="0"/>
      <w:marTop w:val="0"/>
      <w:marBottom w:val="0"/>
      <w:divBdr>
        <w:top w:val="none" w:sz="0" w:space="0" w:color="auto"/>
        <w:left w:val="none" w:sz="0" w:space="0" w:color="auto"/>
        <w:bottom w:val="none" w:sz="0" w:space="0" w:color="auto"/>
        <w:right w:val="none" w:sz="0" w:space="0" w:color="auto"/>
      </w:divBdr>
    </w:div>
    <w:div w:id="1622876367">
      <w:marLeft w:val="0"/>
      <w:marRight w:val="0"/>
      <w:marTop w:val="0"/>
      <w:marBottom w:val="0"/>
      <w:divBdr>
        <w:top w:val="none" w:sz="0" w:space="0" w:color="auto"/>
        <w:left w:val="none" w:sz="0" w:space="0" w:color="auto"/>
        <w:bottom w:val="none" w:sz="0" w:space="0" w:color="auto"/>
        <w:right w:val="none" w:sz="0" w:space="0" w:color="auto"/>
      </w:divBdr>
    </w:div>
    <w:div w:id="1622876368">
      <w:marLeft w:val="0"/>
      <w:marRight w:val="0"/>
      <w:marTop w:val="0"/>
      <w:marBottom w:val="0"/>
      <w:divBdr>
        <w:top w:val="none" w:sz="0" w:space="0" w:color="auto"/>
        <w:left w:val="none" w:sz="0" w:space="0" w:color="auto"/>
        <w:bottom w:val="none" w:sz="0" w:space="0" w:color="auto"/>
        <w:right w:val="none" w:sz="0" w:space="0" w:color="auto"/>
      </w:divBdr>
    </w:div>
    <w:div w:id="1622876369">
      <w:marLeft w:val="0"/>
      <w:marRight w:val="0"/>
      <w:marTop w:val="0"/>
      <w:marBottom w:val="0"/>
      <w:divBdr>
        <w:top w:val="none" w:sz="0" w:space="0" w:color="auto"/>
        <w:left w:val="none" w:sz="0" w:space="0" w:color="auto"/>
        <w:bottom w:val="none" w:sz="0" w:space="0" w:color="auto"/>
        <w:right w:val="none" w:sz="0" w:space="0" w:color="auto"/>
      </w:divBdr>
    </w:div>
    <w:div w:id="1622876370">
      <w:marLeft w:val="0"/>
      <w:marRight w:val="0"/>
      <w:marTop w:val="0"/>
      <w:marBottom w:val="0"/>
      <w:divBdr>
        <w:top w:val="none" w:sz="0" w:space="0" w:color="auto"/>
        <w:left w:val="none" w:sz="0" w:space="0" w:color="auto"/>
        <w:bottom w:val="none" w:sz="0" w:space="0" w:color="auto"/>
        <w:right w:val="none" w:sz="0" w:space="0" w:color="auto"/>
      </w:divBdr>
    </w:div>
    <w:div w:id="1622876371">
      <w:marLeft w:val="0"/>
      <w:marRight w:val="0"/>
      <w:marTop w:val="0"/>
      <w:marBottom w:val="0"/>
      <w:divBdr>
        <w:top w:val="none" w:sz="0" w:space="0" w:color="auto"/>
        <w:left w:val="none" w:sz="0" w:space="0" w:color="auto"/>
        <w:bottom w:val="none" w:sz="0" w:space="0" w:color="auto"/>
        <w:right w:val="none" w:sz="0" w:space="0" w:color="auto"/>
      </w:divBdr>
    </w:div>
    <w:div w:id="1622876372">
      <w:marLeft w:val="0"/>
      <w:marRight w:val="0"/>
      <w:marTop w:val="0"/>
      <w:marBottom w:val="0"/>
      <w:divBdr>
        <w:top w:val="none" w:sz="0" w:space="0" w:color="auto"/>
        <w:left w:val="none" w:sz="0" w:space="0" w:color="auto"/>
        <w:bottom w:val="none" w:sz="0" w:space="0" w:color="auto"/>
        <w:right w:val="none" w:sz="0" w:space="0" w:color="auto"/>
      </w:divBdr>
    </w:div>
    <w:div w:id="1622876373">
      <w:marLeft w:val="0"/>
      <w:marRight w:val="0"/>
      <w:marTop w:val="0"/>
      <w:marBottom w:val="0"/>
      <w:divBdr>
        <w:top w:val="none" w:sz="0" w:space="0" w:color="auto"/>
        <w:left w:val="none" w:sz="0" w:space="0" w:color="auto"/>
        <w:bottom w:val="none" w:sz="0" w:space="0" w:color="auto"/>
        <w:right w:val="none" w:sz="0" w:space="0" w:color="auto"/>
      </w:divBdr>
    </w:div>
    <w:div w:id="1622876374">
      <w:marLeft w:val="0"/>
      <w:marRight w:val="0"/>
      <w:marTop w:val="0"/>
      <w:marBottom w:val="0"/>
      <w:divBdr>
        <w:top w:val="none" w:sz="0" w:space="0" w:color="auto"/>
        <w:left w:val="none" w:sz="0" w:space="0" w:color="auto"/>
        <w:bottom w:val="none" w:sz="0" w:space="0" w:color="auto"/>
        <w:right w:val="none" w:sz="0" w:space="0" w:color="auto"/>
      </w:divBdr>
    </w:div>
    <w:div w:id="1622876375">
      <w:marLeft w:val="0"/>
      <w:marRight w:val="0"/>
      <w:marTop w:val="0"/>
      <w:marBottom w:val="0"/>
      <w:divBdr>
        <w:top w:val="none" w:sz="0" w:space="0" w:color="auto"/>
        <w:left w:val="none" w:sz="0" w:space="0" w:color="auto"/>
        <w:bottom w:val="none" w:sz="0" w:space="0" w:color="auto"/>
        <w:right w:val="none" w:sz="0" w:space="0" w:color="auto"/>
      </w:divBdr>
    </w:div>
    <w:div w:id="1622876376">
      <w:marLeft w:val="0"/>
      <w:marRight w:val="0"/>
      <w:marTop w:val="0"/>
      <w:marBottom w:val="0"/>
      <w:divBdr>
        <w:top w:val="none" w:sz="0" w:space="0" w:color="auto"/>
        <w:left w:val="none" w:sz="0" w:space="0" w:color="auto"/>
        <w:bottom w:val="none" w:sz="0" w:space="0" w:color="auto"/>
        <w:right w:val="none" w:sz="0" w:space="0" w:color="auto"/>
      </w:divBdr>
    </w:div>
    <w:div w:id="1622876377">
      <w:marLeft w:val="0"/>
      <w:marRight w:val="0"/>
      <w:marTop w:val="0"/>
      <w:marBottom w:val="0"/>
      <w:divBdr>
        <w:top w:val="none" w:sz="0" w:space="0" w:color="auto"/>
        <w:left w:val="none" w:sz="0" w:space="0" w:color="auto"/>
        <w:bottom w:val="none" w:sz="0" w:space="0" w:color="auto"/>
        <w:right w:val="none" w:sz="0" w:space="0" w:color="auto"/>
      </w:divBdr>
    </w:div>
    <w:div w:id="1622876378">
      <w:marLeft w:val="0"/>
      <w:marRight w:val="0"/>
      <w:marTop w:val="0"/>
      <w:marBottom w:val="0"/>
      <w:divBdr>
        <w:top w:val="none" w:sz="0" w:space="0" w:color="auto"/>
        <w:left w:val="none" w:sz="0" w:space="0" w:color="auto"/>
        <w:bottom w:val="none" w:sz="0" w:space="0" w:color="auto"/>
        <w:right w:val="none" w:sz="0" w:space="0" w:color="auto"/>
      </w:divBdr>
    </w:div>
    <w:div w:id="1622876379">
      <w:marLeft w:val="0"/>
      <w:marRight w:val="0"/>
      <w:marTop w:val="0"/>
      <w:marBottom w:val="0"/>
      <w:divBdr>
        <w:top w:val="none" w:sz="0" w:space="0" w:color="auto"/>
        <w:left w:val="none" w:sz="0" w:space="0" w:color="auto"/>
        <w:bottom w:val="none" w:sz="0" w:space="0" w:color="auto"/>
        <w:right w:val="none" w:sz="0" w:space="0" w:color="auto"/>
      </w:divBdr>
    </w:div>
    <w:div w:id="1622876380">
      <w:marLeft w:val="0"/>
      <w:marRight w:val="0"/>
      <w:marTop w:val="0"/>
      <w:marBottom w:val="0"/>
      <w:divBdr>
        <w:top w:val="none" w:sz="0" w:space="0" w:color="auto"/>
        <w:left w:val="none" w:sz="0" w:space="0" w:color="auto"/>
        <w:bottom w:val="none" w:sz="0" w:space="0" w:color="auto"/>
        <w:right w:val="none" w:sz="0" w:space="0" w:color="auto"/>
      </w:divBdr>
    </w:div>
    <w:div w:id="1622876381">
      <w:marLeft w:val="0"/>
      <w:marRight w:val="0"/>
      <w:marTop w:val="0"/>
      <w:marBottom w:val="0"/>
      <w:divBdr>
        <w:top w:val="none" w:sz="0" w:space="0" w:color="auto"/>
        <w:left w:val="none" w:sz="0" w:space="0" w:color="auto"/>
        <w:bottom w:val="none" w:sz="0" w:space="0" w:color="auto"/>
        <w:right w:val="none" w:sz="0" w:space="0" w:color="auto"/>
      </w:divBdr>
    </w:div>
    <w:div w:id="1622876382">
      <w:marLeft w:val="0"/>
      <w:marRight w:val="0"/>
      <w:marTop w:val="0"/>
      <w:marBottom w:val="0"/>
      <w:divBdr>
        <w:top w:val="none" w:sz="0" w:space="0" w:color="auto"/>
        <w:left w:val="none" w:sz="0" w:space="0" w:color="auto"/>
        <w:bottom w:val="none" w:sz="0" w:space="0" w:color="auto"/>
        <w:right w:val="none" w:sz="0" w:space="0" w:color="auto"/>
      </w:divBdr>
    </w:div>
    <w:div w:id="1622876383">
      <w:marLeft w:val="0"/>
      <w:marRight w:val="0"/>
      <w:marTop w:val="0"/>
      <w:marBottom w:val="0"/>
      <w:divBdr>
        <w:top w:val="none" w:sz="0" w:space="0" w:color="auto"/>
        <w:left w:val="none" w:sz="0" w:space="0" w:color="auto"/>
        <w:bottom w:val="none" w:sz="0" w:space="0" w:color="auto"/>
        <w:right w:val="none" w:sz="0" w:space="0" w:color="auto"/>
      </w:divBdr>
    </w:div>
    <w:div w:id="1622876384">
      <w:marLeft w:val="0"/>
      <w:marRight w:val="0"/>
      <w:marTop w:val="0"/>
      <w:marBottom w:val="0"/>
      <w:divBdr>
        <w:top w:val="none" w:sz="0" w:space="0" w:color="auto"/>
        <w:left w:val="none" w:sz="0" w:space="0" w:color="auto"/>
        <w:bottom w:val="none" w:sz="0" w:space="0" w:color="auto"/>
        <w:right w:val="none" w:sz="0" w:space="0" w:color="auto"/>
      </w:divBdr>
    </w:div>
    <w:div w:id="1622876385">
      <w:marLeft w:val="0"/>
      <w:marRight w:val="0"/>
      <w:marTop w:val="0"/>
      <w:marBottom w:val="0"/>
      <w:divBdr>
        <w:top w:val="none" w:sz="0" w:space="0" w:color="auto"/>
        <w:left w:val="none" w:sz="0" w:space="0" w:color="auto"/>
        <w:bottom w:val="none" w:sz="0" w:space="0" w:color="auto"/>
        <w:right w:val="none" w:sz="0" w:space="0" w:color="auto"/>
      </w:divBdr>
    </w:div>
    <w:div w:id="1622876386">
      <w:marLeft w:val="0"/>
      <w:marRight w:val="0"/>
      <w:marTop w:val="0"/>
      <w:marBottom w:val="0"/>
      <w:divBdr>
        <w:top w:val="none" w:sz="0" w:space="0" w:color="auto"/>
        <w:left w:val="none" w:sz="0" w:space="0" w:color="auto"/>
        <w:bottom w:val="none" w:sz="0" w:space="0" w:color="auto"/>
        <w:right w:val="none" w:sz="0" w:space="0" w:color="auto"/>
      </w:divBdr>
    </w:div>
    <w:div w:id="1622876387">
      <w:marLeft w:val="0"/>
      <w:marRight w:val="0"/>
      <w:marTop w:val="0"/>
      <w:marBottom w:val="0"/>
      <w:divBdr>
        <w:top w:val="none" w:sz="0" w:space="0" w:color="auto"/>
        <w:left w:val="none" w:sz="0" w:space="0" w:color="auto"/>
        <w:bottom w:val="none" w:sz="0" w:space="0" w:color="auto"/>
        <w:right w:val="none" w:sz="0" w:space="0" w:color="auto"/>
      </w:divBdr>
    </w:div>
    <w:div w:id="1622876388">
      <w:marLeft w:val="0"/>
      <w:marRight w:val="0"/>
      <w:marTop w:val="0"/>
      <w:marBottom w:val="0"/>
      <w:divBdr>
        <w:top w:val="none" w:sz="0" w:space="0" w:color="auto"/>
        <w:left w:val="none" w:sz="0" w:space="0" w:color="auto"/>
        <w:bottom w:val="none" w:sz="0" w:space="0" w:color="auto"/>
        <w:right w:val="none" w:sz="0" w:space="0" w:color="auto"/>
      </w:divBdr>
    </w:div>
    <w:div w:id="1622876389">
      <w:marLeft w:val="0"/>
      <w:marRight w:val="0"/>
      <w:marTop w:val="0"/>
      <w:marBottom w:val="0"/>
      <w:divBdr>
        <w:top w:val="none" w:sz="0" w:space="0" w:color="auto"/>
        <w:left w:val="none" w:sz="0" w:space="0" w:color="auto"/>
        <w:bottom w:val="none" w:sz="0" w:space="0" w:color="auto"/>
        <w:right w:val="none" w:sz="0" w:space="0" w:color="auto"/>
      </w:divBdr>
    </w:div>
    <w:div w:id="1622876390">
      <w:marLeft w:val="0"/>
      <w:marRight w:val="0"/>
      <w:marTop w:val="0"/>
      <w:marBottom w:val="0"/>
      <w:divBdr>
        <w:top w:val="none" w:sz="0" w:space="0" w:color="auto"/>
        <w:left w:val="none" w:sz="0" w:space="0" w:color="auto"/>
        <w:bottom w:val="none" w:sz="0" w:space="0" w:color="auto"/>
        <w:right w:val="none" w:sz="0" w:space="0" w:color="auto"/>
      </w:divBdr>
    </w:div>
    <w:div w:id="1622876391">
      <w:marLeft w:val="0"/>
      <w:marRight w:val="0"/>
      <w:marTop w:val="0"/>
      <w:marBottom w:val="0"/>
      <w:divBdr>
        <w:top w:val="none" w:sz="0" w:space="0" w:color="auto"/>
        <w:left w:val="none" w:sz="0" w:space="0" w:color="auto"/>
        <w:bottom w:val="none" w:sz="0" w:space="0" w:color="auto"/>
        <w:right w:val="none" w:sz="0" w:space="0" w:color="auto"/>
      </w:divBdr>
    </w:div>
    <w:div w:id="1622876392">
      <w:marLeft w:val="0"/>
      <w:marRight w:val="0"/>
      <w:marTop w:val="0"/>
      <w:marBottom w:val="0"/>
      <w:divBdr>
        <w:top w:val="none" w:sz="0" w:space="0" w:color="auto"/>
        <w:left w:val="none" w:sz="0" w:space="0" w:color="auto"/>
        <w:bottom w:val="none" w:sz="0" w:space="0" w:color="auto"/>
        <w:right w:val="none" w:sz="0" w:space="0" w:color="auto"/>
      </w:divBdr>
    </w:div>
    <w:div w:id="1622876393">
      <w:marLeft w:val="0"/>
      <w:marRight w:val="0"/>
      <w:marTop w:val="0"/>
      <w:marBottom w:val="0"/>
      <w:divBdr>
        <w:top w:val="none" w:sz="0" w:space="0" w:color="auto"/>
        <w:left w:val="none" w:sz="0" w:space="0" w:color="auto"/>
        <w:bottom w:val="none" w:sz="0" w:space="0" w:color="auto"/>
        <w:right w:val="none" w:sz="0" w:space="0" w:color="auto"/>
      </w:divBdr>
    </w:div>
    <w:div w:id="1622876394">
      <w:marLeft w:val="0"/>
      <w:marRight w:val="0"/>
      <w:marTop w:val="0"/>
      <w:marBottom w:val="0"/>
      <w:divBdr>
        <w:top w:val="none" w:sz="0" w:space="0" w:color="auto"/>
        <w:left w:val="none" w:sz="0" w:space="0" w:color="auto"/>
        <w:bottom w:val="none" w:sz="0" w:space="0" w:color="auto"/>
        <w:right w:val="none" w:sz="0" w:space="0" w:color="auto"/>
      </w:divBdr>
    </w:div>
    <w:div w:id="1622876395">
      <w:marLeft w:val="0"/>
      <w:marRight w:val="0"/>
      <w:marTop w:val="0"/>
      <w:marBottom w:val="0"/>
      <w:divBdr>
        <w:top w:val="none" w:sz="0" w:space="0" w:color="auto"/>
        <w:left w:val="none" w:sz="0" w:space="0" w:color="auto"/>
        <w:bottom w:val="none" w:sz="0" w:space="0" w:color="auto"/>
        <w:right w:val="none" w:sz="0" w:space="0" w:color="auto"/>
      </w:divBdr>
    </w:div>
    <w:div w:id="1622876396">
      <w:marLeft w:val="0"/>
      <w:marRight w:val="0"/>
      <w:marTop w:val="0"/>
      <w:marBottom w:val="0"/>
      <w:divBdr>
        <w:top w:val="none" w:sz="0" w:space="0" w:color="auto"/>
        <w:left w:val="none" w:sz="0" w:space="0" w:color="auto"/>
        <w:bottom w:val="none" w:sz="0" w:space="0" w:color="auto"/>
        <w:right w:val="none" w:sz="0" w:space="0" w:color="auto"/>
      </w:divBdr>
    </w:div>
    <w:div w:id="1622876397">
      <w:marLeft w:val="0"/>
      <w:marRight w:val="0"/>
      <w:marTop w:val="0"/>
      <w:marBottom w:val="0"/>
      <w:divBdr>
        <w:top w:val="none" w:sz="0" w:space="0" w:color="auto"/>
        <w:left w:val="none" w:sz="0" w:space="0" w:color="auto"/>
        <w:bottom w:val="none" w:sz="0" w:space="0" w:color="auto"/>
        <w:right w:val="none" w:sz="0" w:space="0" w:color="auto"/>
      </w:divBdr>
    </w:div>
    <w:div w:id="1622876398">
      <w:marLeft w:val="0"/>
      <w:marRight w:val="0"/>
      <w:marTop w:val="0"/>
      <w:marBottom w:val="0"/>
      <w:divBdr>
        <w:top w:val="none" w:sz="0" w:space="0" w:color="auto"/>
        <w:left w:val="none" w:sz="0" w:space="0" w:color="auto"/>
        <w:bottom w:val="none" w:sz="0" w:space="0" w:color="auto"/>
        <w:right w:val="none" w:sz="0" w:space="0" w:color="auto"/>
      </w:divBdr>
    </w:div>
    <w:div w:id="1622876399">
      <w:marLeft w:val="0"/>
      <w:marRight w:val="0"/>
      <w:marTop w:val="0"/>
      <w:marBottom w:val="0"/>
      <w:divBdr>
        <w:top w:val="none" w:sz="0" w:space="0" w:color="auto"/>
        <w:left w:val="none" w:sz="0" w:space="0" w:color="auto"/>
        <w:bottom w:val="none" w:sz="0" w:space="0" w:color="auto"/>
        <w:right w:val="none" w:sz="0" w:space="0" w:color="auto"/>
      </w:divBdr>
    </w:div>
    <w:div w:id="1622876400">
      <w:marLeft w:val="0"/>
      <w:marRight w:val="0"/>
      <w:marTop w:val="0"/>
      <w:marBottom w:val="0"/>
      <w:divBdr>
        <w:top w:val="none" w:sz="0" w:space="0" w:color="auto"/>
        <w:left w:val="none" w:sz="0" w:space="0" w:color="auto"/>
        <w:bottom w:val="none" w:sz="0" w:space="0" w:color="auto"/>
        <w:right w:val="none" w:sz="0" w:space="0" w:color="auto"/>
      </w:divBdr>
    </w:div>
    <w:div w:id="1622876401">
      <w:marLeft w:val="0"/>
      <w:marRight w:val="0"/>
      <w:marTop w:val="0"/>
      <w:marBottom w:val="0"/>
      <w:divBdr>
        <w:top w:val="none" w:sz="0" w:space="0" w:color="auto"/>
        <w:left w:val="none" w:sz="0" w:space="0" w:color="auto"/>
        <w:bottom w:val="none" w:sz="0" w:space="0" w:color="auto"/>
        <w:right w:val="none" w:sz="0" w:space="0" w:color="auto"/>
      </w:divBdr>
    </w:div>
    <w:div w:id="1622876402">
      <w:marLeft w:val="0"/>
      <w:marRight w:val="0"/>
      <w:marTop w:val="0"/>
      <w:marBottom w:val="0"/>
      <w:divBdr>
        <w:top w:val="none" w:sz="0" w:space="0" w:color="auto"/>
        <w:left w:val="none" w:sz="0" w:space="0" w:color="auto"/>
        <w:bottom w:val="none" w:sz="0" w:space="0" w:color="auto"/>
        <w:right w:val="none" w:sz="0" w:space="0" w:color="auto"/>
      </w:divBdr>
    </w:div>
    <w:div w:id="1622876403">
      <w:marLeft w:val="0"/>
      <w:marRight w:val="0"/>
      <w:marTop w:val="0"/>
      <w:marBottom w:val="0"/>
      <w:divBdr>
        <w:top w:val="none" w:sz="0" w:space="0" w:color="auto"/>
        <w:left w:val="none" w:sz="0" w:space="0" w:color="auto"/>
        <w:bottom w:val="none" w:sz="0" w:space="0" w:color="auto"/>
        <w:right w:val="none" w:sz="0" w:space="0" w:color="auto"/>
      </w:divBdr>
    </w:div>
    <w:div w:id="1622876404">
      <w:marLeft w:val="0"/>
      <w:marRight w:val="0"/>
      <w:marTop w:val="0"/>
      <w:marBottom w:val="0"/>
      <w:divBdr>
        <w:top w:val="none" w:sz="0" w:space="0" w:color="auto"/>
        <w:left w:val="none" w:sz="0" w:space="0" w:color="auto"/>
        <w:bottom w:val="none" w:sz="0" w:space="0" w:color="auto"/>
        <w:right w:val="none" w:sz="0" w:space="0" w:color="auto"/>
      </w:divBdr>
    </w:div>
    <w:div w:id="1622876405">
      <w:marLeft w:val="0"/>
      <w:marRight w:val="0"/>
      <w:marTop w:val="0"/>
      <w:marBottom w:val="0"/>
      <w:divBdr>
        <w:top w:val="none" w:sz="0" w:space="0" w:color="auto"/>
        <w:left w:val="none" w:sz="0" w:space="0" w:color="auto"/>
        <w:bottom w:val="none" w:sz="0" w:space="0" w:color="auto"/>
        <w:right w:val="none" w:sz="0" w:space="0" w:color="auto"/>
      </w:divBdr>
    </w:div>
    <w:div w:id="1622876406">
      <w:marLeft w:val="0"/>
      <w:marRight w:val="0"/>
      <w:marTop w:val="0"/>
      <w:marBottom w:val="0"/>
      <w:divBdr>
        <w:top w:val="none" w:sz="0" w:space="0" w:color="auto"/>
        <w:left w:val="none" w:sz="0" w:space="0" w:color="auto"/>
        <w:bottom w:val="none" w:sz="0" w:space="0" w:color="auto"/>
        <w:right w:val="none" w:sz="0" w:space="0" w:color="auto"/>
      </w:divBdr>
    </w:div>
    <w:div w:id="1622876407">
      <w:marLeft w:val="0"/>
      <w:marRight w:val="0"/>
      <w:marTop w:val="0"/>
      <w:marBottom w:val="0"/>
      <w:divBdr>
        <w:top w:val="none" w:sz="0" w:space="0" w:color="auto"/>
        <w:left w:val="none" w:sz="0" w:space="0" w:color="auto"/>
        <w:bottom w:val="none" w:sz="0" w:space="0" w:color="auto"/>
        <w:right w:val="none" w:sz="0" w:space="0" w:color="auto"/>
      </w:divBdr>
    </w:div>
    <w:div w:id="1622876408">
      <w:marLeft w:val="0"/>
      <w:marRight w:val="0"/>
      <w:marTop w:val="0"/>
      <w:marBottom w:val="0"/>
      <w:divBdr>
        <w:top w:val="none" w:sz="0" w:space="0" w:color="auto"/>
        <w:left w:val="none" w:sz="0" w:space="0" w:color="auto"/>
        <w:bottom w:val="none" w:sz="0" w:space="0" w:color="auto"/>
        <w:right w:val="none" w:sz="0" w:space="0" w:color="auto"/>
      </w:divBdr>
    </w:div>
    <w:div w:id="1622876409">
      <w:marLeft w:val="0"/>
      <w:marRight w:val="0"/>
      <w:marTop w:val="0"/>
      <w:marBottom w:val="0"/>
      <w:divBdr>
        <w:top w:val="none" w:sz="0" w:space="0" w:color="auto"/>
        <w:left w:val="none" w:sz="0" w:space="0" w:color="auto"/>
        <w:bottom w:val="none" w:sz="0" w:space="0" w:color="auto"/>
        <w:right w:val="none" w:sz="0" w:space="0" w:color="auto"/>
      </w:divBdr>
    </w:div>
    <w:div w:id="1622876410">
      <w:marLeft w:val="0"/>
      <w:marRight w:val="0"/>
      <w:marTop w:val="0"/>
      <w:marBottom w:val="0"/>
      <w:divBdr>
        <w:top w:val="none" w:sz="0" w:space="0" w:color="auto"/>
        <w:left w:val="none" w:sz="0" w:space="0" w:color="auto"/>
        <w:bottom w:val="none" w:sz="0" w:space="0" w:color="auto"/>
        <w:right w:val="none" w:sz="0" w:space="0" w:color="auto"/>
      </w:divBdr>
    </w:div>
    <w:div w:id="1622876411">
      <w:marLeft w:val="0"/>
      <w:marRight w:val="0"/>
      <w:marTop w:val="0"/>
      <w:marBottom w:val="0"/>
      <w:divBdr>
        <w:top w:val="none" w:sz="0" w:space="0" w:color="auto"/>
        <w:left w:val="none" w:sz="0" w:space="0" w:color="auto"/>
        <w:bottom w:val="none" w:sz="0" w:space="0" w:color="auto"/>
        <w:right w:val="none" w:sz="0" w:space="0" w:color="auto"/>
      </w:divBdr>
    </w:div>
    <w:div w:id="1622876412">
      <w:marLeft w:val="0"/>
      <w:marRight w:val="0"/>
      <w:marTop w:val="0"/>
      <w:marBottom w:val="0"/>
      <w:divBdr>
        <w:top w:val="none" w:sz="0" w:space="0" w:color="auto"/>
        <w:left w:val="none" w:sz="0" w:space="0" w:color="auto"/>
        <w:bottom w:val="none" w:sz="0" w:space="0" w:color="auto"/>
        <w:right w:val="none" w:sz="0" w:space="0" w:color="auto"/>
      </w:divBdr>
    </w:div>
    <w:div w:id="16228764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446</TotalTime>
  <Pages>56</Pages>
  <Words>9453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Amin Vayisov</dc:creator>
  <cp:keywords/>
  <dc:description/>
  <cp:lastModifiedBy>DMT</cp:lastModifiedBy>
  <cp:revision>31</cp:revision>
  <dcterms:created xsi:type="dcterms:W3CDTF">2023-12-13T14:52:00Z</dcterms:created>
  <dcterms:modified xsi:type="dcterms:W3CDTF">2023-12-15T10:36:00Z</dcterms:modified>
</cp:coreProperties>
</file>